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CA23" w14:textId="77777777" w:rsidR="00A8188C" w:rsidRPr="00EC10E4" w:rsidRDefault="00500D9B" w:rsidP="005C75EA">
      <w:pPr>
        <w:pStyle w:val="Nzov"/>
      </w:pPr>
      <w:fldSimple w:instr=" TITLE  \* MERGEFORMAT ">
        <w:bookmarkStart w:id="0" w:name="_Toc424730359"/>
        <w:bookmarkStart w:id="1" w:name="_Toc424807041"/>
        <w:bookmarkStart w:id="2" w:name="_Toc424807087"/>
        <w:bookmarkStart w:id="3" w:name="_Toc228177307"/>
        <w:r>
          <w:t xml:space="preserve">Zmeny v </w:t>
        </w:r>
        <w:r w:rsidR="008057D3">
          <w:t>Ditec.</w:t>
        </w:r>
        <w:r w:rsidR="00224CEC">
          <w:t>C</w:t>
        </w:r>
        <w:r w:rsidR="008057D3">
          <w:t>ep</w:t>
        </w:r>
        <w:r w:rsidR="00224CEC">
          <w:t>.</w:t>
        </w:r>
        <w:r w:rsidR="009F7D34">
          <w:t>E</w:t>
        </w:r>
        <w:r w:rsidR="008057D3">
          <w:t>kr</w:t>
        </w:r>
        <w:r w:rsidR="00224CEC">
          <w:t>.Interface</w:t>
        </w:r>
        <w:bookmarkEnd w:id="0"/>
        <w:bookmarkEnd w:id="1"/>
        <w:bookmarkEnd w:id="2"/>
        <w:bookmarkEnd w:id="3"/>
        <w:r w:rsidR="009F7D34">
          <w:t xml:space="preserve"> </w:t>
        </w:r>
      </w:fldSimple>
    </w:p>
    <w:p w14:paraId="676262A6" w14:textId="77777777" w:rsidR="00A8188C" w:rsidRPr="00EC10E4" w:rsidRDefault="00A8188C" w:rsidP="005C75EA">
      <w:pPr>
        <w:sectPr w:rsidR="00A8188C" w:rsidRPr="00EC10E4" w:rsidSect="00A529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1672" w:right="1417" w:bottom="1672" w:left="1814" w:header="708" w:footer="0" w:gutter="0"/>
          <w:cols w:space="708"/>
        </w:sectPr>
      </w:pPr>
    </w:p>
    <w:p w14:paraId="446F7483" w14:textId="77777777" w:rsidR="00862AF7" w:rsidRPr="00862AF7" w:rsidRDefault="00862AF7">
      <w:pPr>
        <w:pStyle w:val="Hlavikaobsahu"/>
        <w:rPr>
          <w:color w:val="auto"/>
        </w:rPr>
      </w:pPr>
      <w:r w:rsidRPr="00862AF7">
        <w:rPr>
          <w:color w:val="auto"/>
        </w:rPr>
        <w:lastRenderedPageBreak/>
        <w:t>Obsah</w:t>
      </w:r>
    </w:p>
    <w:p w14:paraId="6DB9F8D3" w14:textId="051BEA76" w:rsidR="00FB0CAC" w:rsidRDefault="00957DE2">
      <w:pPr>
        <w:pStyle w:val="Obsah1"/>
        <w:tabs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C60A29">
        <w:rPr>
          <w:rFonts w:ascii="Cambria" w:hAnsi="Cambria"/>
          <w:sz w:val="24"/>
          <w:szCs w:val="24"/>
        </w:rPr>
        <w:fldChar w:fldCharType="begin"/>
      </w:r>
      <w:r w:rsidRPr="00C60A29">
        <w:rPr>
          <w:rFonts w:ascii="Cambria" w:hAnsi="Cambria"/>
          <w:sz w:val="24"/>
          <w:szCs w:val="24"/>
        </w:rPr>
        <w:instrText xml:space="preserve"> TOC \o "1-6" \h \z \u </w:instrText>
      </w:r>
      <w:r w:rsidRPr="00C60A29">
        <w:rPr>
          <w:rFonts w:ascii="Cambria" w:hAnsi="Cambria"/>
          <w:sz w:val="24"/>
          <w:szCs w:val="24"/>
        </w:rPr>
        <w:fldChar w:fldCharType="separate"/>
      </w:r>
      <w:hyperlink w:anchor="_Toc228177307" w:history="1">
        <w:r w:rsidR="00FB0CAC" w:rsidRPr="00665805">
          <w:rPr>
            <w:rStyle w:val="Hypertextovprepojenie"/>
            <w:noProof/>
          </w:rPr>
          <w:t>Zmeny v Ditec.Cep.Ekr.Interface</w:t>
        </w:r>
        <w:r w:rsidR="00FB0CAC">
          <w:rPr>
            <w:noProof/>
            <w:webHidden/>
          </w:rPr>
          <w:tab/>
        </w:r>
        <w:r w:rsidR="00FB0CAC">
          <w:rPr>
            <w:noProof/>
            <w:webHidden/>
          </w:rPr>
          <w:fldChar w:fldCharType="begin"/>
        </w:r>
        <w:r w:rsidR="00FB0CAC">
          <w:rPr>
            <w:noProof/>
            <w:webHidden/>
          </w:rPr>
          <w:instrText xml:space="preserve"> PAGEREF _Toc228177307 \h </w:instrText>
        </w:r>
        <w:r w:rsidR="00FB0CAC">
          <w:rPr>
            <w:noProof/>
            <w:webHidden/>
          </w:rPr>
        </w:r>
        <w:r w:rsidR="00FB0CAC">
          <w:rPr>
            <w:noProof/>
            <w:webHidden/>
          </w:rPr>
          <w:fldChar w:fldCharType="separate"/>
        </w:r>
        <w:r w:rsidR="00FB0CAC">
          <w:rPr>
            <w:noProof/>
            <w:webHidden/>
          </w:rPr>
          <w:t>1</w:t>
        </w:r>
        <w:r w:rsidR="00FB0CAC">
          <w:rPr>
            <w:noProof/>
            <w:webHidden/>
          </w:rPr>
          <w:fldChar w:fldCharType="end"/>
        </w:r>
      </w:hyperlink>
    </w:p>
    <w:p w14:paraId="128BB4D6" w14:textId="2E19E199" w:rsidR="00FB0CAC" w:rsidRDefault="00FB0CAC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8177308" w:history="1">
        <w:r w:rsidRPr="00665805">
          <w:rPr>
            <w:rStyle w:val="Hypertextovprepojenie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Ditec.Cep.Ekr.Interface.dll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A524BA" w14:textId="6F4680BF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09" w:history="1">
        <w:r w:rsidRPr="00665805">
          <w:rPr>
            <w:rStyle w:val="Hypertextovprepojenie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7EA2C7" w14:textId="0E49FD20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0" w:history="1">
        <w:r w:rsidRPr="00665805">
          <w:rPr>
            <w:rStyle w:val="Hypertextovprepojenie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B377066" w14:textId="24D2F75C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1" w:history="1">
        <w:r w:rsidRPr="00665805">
          <w:rPr>
            <w:rStyle w:val="Hypertextovprepojenie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DFFD88" w14:textId="58546046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2" w:history="1">
        <w:r w:rsidRPr="00665805">
          <w:rPr>
            <w:rStyle w:val="Hypertextovprepojenie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0E0346" w14:textId="2F531B76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3" w:history="1">
        <w:r w:rsidRPr="00665805">
          <w:rPr>
            <w:rStyle w:val="Hypertextovprepojenie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A08F77" w14:textId="264544ED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4" w:history="1">
        <w:r w:rsidRPr="00665805">
          <w:rPr>
            <w:rStyle w:val="Hypertextovprepojenie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AC8573" w14:textId="13C285E6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5" w:history="1">
        <w:r w:rsidRPr="00665805">
          <w:rPr>
            <w:rStyle w:val="Hypertextovprepojenie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F884F9C" w14:textId="58443C25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6" w:history="1">
        <w:r w:rsidRPr="00665805">
          <w:rPr>
            <w:rStyle w:val="Hypertextovprepojenie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6314C6" w14:textId="1DBA67CC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7" w:history="1">
        <w:r w:rsidRPr="00665805">
          <w:rPr>
            <w:rStyle w:val="Hypertextovprepojenie"/>
            <w:noProof/>
          </w:rPr>
          <w:t>1.9.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20C893" w14:textId="353CF3A1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8" w:history="1">
        <w:r w:rsidRPr="00665805">
          <w:rPr>
            <w:rStyle w:val="Hypertextovprepojenie"/>
            <w:noProof/>
          </w:rPr>
          <w:t>1.10.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BBB5E4E" w14:textId="0D508BEA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19" w:history="1">
        <w:r w:rsidRPr="00665805">
          <w:rPr>
            <w:rStyle w:val="Hypertextovprepojenie"/>
            <w:noProof/>
          </w:rPr>
          <w:t>1.11.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1DCB4D" w14:textId="35C09770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0" w:history="1">
        <w:r w:rsidRPr="00665805">
          <w:rPr>
            <w:rStyle w:val="Hypertextovprepojenie"/>
            <w:noProof/>
          </w:rPr>
          <w:t>1.12.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0D1148" w14:textId="68BC290A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1" w:history="1">
        <w:r w:rsidRPr="00665805">
          <w:rPr>
            <w:rStyle w:val="Hypertextovprepojenie"/>
            <w:noProof/>
          </w:rPr>
          <w:t>1.13.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85CB580" w14:textId="5032DB1B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2" w:history="1">
        <w:r w:rsidRPr="00665805">
          <w:rPr>
            <w:rStyle w:val="Hypertextovprepojenie"/>
            <w:noProof/>
          </w:rPr>
          <w:t>1.14.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ABA7C6" w14:textId="5E8CEBD1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3" w:history="1">
        <w:r w:rsidRPr="00665805">
          <w:rPr>
            <w:rStyle w:val="Hypertextovprepojenie"/>
            <w:noProof/>
          </w:rPr>
          <w:t>1.15.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501A37" w14:textId="238D54F2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4" w:history="1">
        <w:r w:rsidRPr="00665805">
          <w:rPr>
            <w:rStyle w:val="Hypertextovprepojenie"/>
            <w:noProof/>
          </w:rPr>
          <w:t>1.16.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0A8E2A" w14:textId="319B0E2F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5" w:history="1">
        <w:r w:rsidRPr="00665805">
          <w:rPr>
            <w:rStyle w:val="Hypertextovprepojenie"/>
            <w:noProof/>
          </w:rPr>
          <w:t>1.17.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2FCC775" w14:textId="43EB3BBE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6" w:history="1">
        <w:r w:rsidRPr="00665805">
          <w:rPr>
            <w:rStyle w:val="Hypertextovprepojenie"/>
            <w:noProof/>
          </w:rPr>
          <w:t>1.18.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7CCA6B" w14:textId="1D9A5899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7" w:history="1">
        <w:r w:rsidRPr="00665805">
          <w:rPr>
            <w:rStyle w:val="Hypertextovprepojenie"/>
            <w:noProof/>
          </w:rPr>
          <w:t>1.19.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6E2876" w14:textId="1DD37AAC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8" w:history="1">
        <w:r w:rsidRPr="00665805">
          <w:rPr>
            <w:rStyle w:val="Hypertextovprepojenie"/>
            <w:noProof/>
          </w:rPr>
          <w:t>1.20.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131C8C" w14:textId="3FA33506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29" w:history="1">
        <w:r w:rsidRPr="00665805">
          <w:rPr>
            <w:rStyle w:val="Hypertextovprepojenie"/>
            <w:noProof/>
          </w:rPr>
          <w:t>1.21.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D3AECFE" w14:textId="789B7C74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0" w:history="1">
        <w:r w:rsidRPr="00665805">
          <w:rPr>
            <w:rStyle w:val="Hypertextovprepojenie"/>
            <w:noProof/>
          </w:rPr>
          <w:t>1.22.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8A2A6B6" w14:textId="75FA129D" w:rsidR="00FB0CAC" w:rsidRDefault="00FB0CAC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8177331" w:history="1">
        <w:r w:rsidRPr="00665805">
          <w:rPr>
            <w:rStyle w:val="Hypertextovprepojeni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Dokument Ditec.Cep.Ekr.Interface - Popis_rozhrania_služieb.docx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2E2772D" w14:textId="0F3B70F9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2" w:history="1">
        <w:r w:rsidRPr="00665805">
          <w:rPr>
            <w:rStyle w:val="Hypertextovprepojenie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502B1C4" w14:textId="532826F7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3" w:history="1">
        <w:r w:rsidRPr="00665805">
          <w:rPr>
            <w:rStyle w:val="Hypertextovprepojenie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36AA3CA" w14:textId="2D67FD47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4" w:history="1">
        <w:r w:rsidRPr="00665805">
          <w:rPr>
            <w:rStyle w:val="Hypertextovprepojenie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D1A5254" w14:textId="1EC1257E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5" w:history="1">
        <w:r w:rsidRPr="00665805">
          <w:rPr>
            <w:rStyle w:val="Hypertextovprepojenie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D5211B" w14:textId="7F624E62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6" w:history="1">
        <w:r w:rsidRPr="00665805">
          <w:rPr>
            <w:rStyle w:val="Hypertextovprepojenie"/>
            <w:noProof/>
          </w:rPr>
          <w:t>2.5.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C63D251" w14:textId="5964084E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7" w:history="1">
        <w:r w:rsidRPr="00665805">
          <w:rPr>
            <w:rStyle w:val="Hypertextovprepojenie"/>
            <w:noProof/>
          </w:rPr>
          <w:t>2.6.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C88282C" w14:textId="1D4747D8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8" w:history="1">
        <w:r w:rsidRPr="00665805">
          <w:rPr>
            <w:rStyle w:val="Hypertextovprepojenie"/>
            <w:noProof/>
          </w:rPr>
          <w:t>2.7.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E79E30B" w14:textId="4243ECE5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39" w:history="1">
        <w:r w:rsidRPr="00665805">
          <w:rPr>
            <w:rStyle w:val="Hypertextovprepojenie"/>
            <w:noProof/>
          </w:rPr>
          <w:t>2.8.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080CA5" w14:textId="3AFDBCC5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0" w:history="1">
        <w:r w:rsidRPr="00665805">
          <w:rPr>
            <w:rStyle w:val="Hypertextovprepojenie"/>
            <w:noProof/>
          </w:rPr>
          <w:t>2.9.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0D9BBC8" w14:textId="2C4F0A13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1" w:history="1">
        <w:r w:rsidRPr="00665805">
          <w:rPr>
            <w:rStyle w:val="Hypertextovprepojenie"/>
            <w:noProof/>
          </w:rPr>
          <w:t>2.10.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C05B714" w14:textId="5EB40EF4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2" w:history="1">
        <w:r w:rsidRPr="00665805">
          <w:rPr>
            <w:rStyle w:val="Hypertextovprepojenie"/>
            <w:noProof/>
          </w:rPr>
          <w:t>2.11.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4D68C8" w14:textId="0EAEB2E9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3" w:history="1">
        <w:r w:rsidRPr="00665805">
          <w:rPr>
            <w:rStyle w:val="Hypertextovprepojenie"/>
            <w:noProof/>
          </w:rPr>
          <w:t>2.12.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EB9BDC9" w14:textId="5A576B17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4" w:history="1">
        <w:r w:rsidRPr="00665805">
          <w:rPr>
            <w:rStyle w:val="Hypertextovprepojenie"/>
            <w:noProof/>
          </w:rPr>
          <w:t>2.13.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6B2AEE5" w14:textId="29686926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5" w:history="1">
        <w:r w:rsidRPr="00665805">
          <w:rPr>
            <w:rStyle w:val="Hypertextovprepojenie"/>
            <w:noProof/>
          </w:rPr>
          <w:t>2.14.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FEC7017" w14:textId="1CC4EC80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6" w:history="1">
        <w:r w:rsidRPr="00665805">
          <w:rPr>
            <w:rStyle w:val="Hypertextovprepojenie"/>
            <w:noProof/>
          </w:rPr>
          <w:t>2.15.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950796" w14:textId="41702A2D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7" w:history="1">
        <w:r w:rsidRPr="00665805">
          <w:rPr>
            <w:rStyle w:val="Hypertextovprepojenie"/>
            <w:noProof/>
          </w:rPr>
          <w:t>2.16.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50C82E" w14:textId="61BDDF1F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8" w:history="1">
        <w:r w:rsidRPr="00665805">
          <w:rPr>
            <w:rStyle w:val="Hypertextovprepojenie"/>
            <w:noProof/>
          </w:rPr>
          <w:t>2.17.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21C5984" w14:textId="5A2A4102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49" w:history="1">
        <w:r w:rsidRPr="00665805">
          <w:rPr>
            <w:rStyle w:val="Hypertextovprepojenie"/>
            <w:noProof/>
          </w:rPr>
          <w:t>2.18.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4A2D766" w14:textId="5EDFA189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0" w:history="1">
        <w:r w:rsidRPr="00665805">
          <w:rPr>
            <w:rStyle w:val="Hypertextovprepojenie"/>
            <w:noProof/>
          </w:rPr>
          <w:t>2.19.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2E319C" w14:textId="23E5B846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1" w:history="1">
        <w:r w:rsidRPr="00665805">
          <w:rPr>
            <w:rStyle w:val="Hypertextovprepojenie"/>
            <w:noProof/>
          </w:rPr>
          <w:t>2.20.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531F813" w14:textId="75F126EE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2" w:history="1">
        <w:r w:rsidRPr="00665805">
          <w:rPr>
            <w:rStyle w:val="Hypertextovprepojenie"/>
            <w:noProof/>
          </w:rPr>
          <w:t>2.21.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906D8E8" w14:textId="31B16C4D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3" w:history="1">
        <w:r w:rsidRPr="00665805">
          <w:rPr>
            <w:rStyle w:val="Hypertextovprepojenie"/>
            <w:noProof/>
          </w:rPr>
          <w:t>2.22.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6BBF441" w14:textId="23BE8306" w:rsidR="00FB0CAC" w:rsidRDefault="00FB0CAC">
      <w:pPr>
        <w:pStyle w:val="Obsah1"/>
        <w:tabs>
          <w:tab w:val="left" w:pos="400"/>
          <w:tab w:val="right" w:leader="dot" w:pos="866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8177354" w:history="1">
        <w:r w:rsidRPr="00665805">
          <w:rPr>
            <w:rStyle w:val="Hypertextovprepojeni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Aplikácia Cep.Ekr.App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3962F63" w14:textId="6D3173FD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5" w:history="1">
        <w:r w:rsidRPr="00665805">
          <w:rPr>
            <w:rStyle w:val="Hypertextovprepojenie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A4D7A3" w14:textId="1188AB04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6" w:history="1">
        <w:r w:rsidRPr="00665805">
          <w:rPr>
            <w:rStyle w:val="Hypertextovprepojenie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5F1468E" w14:textId="28A671F4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7" w:history="1">
        <w:r w:rsidRPr="00665805">
          <w:rPr>
            <w:rStyle w:val="Hypertextovprepojenie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42C9439" w14:textId="693E85A5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8" w:history="1">
        <w:r w:rsidRPr="00665805">
          <w:rPr>
            <w:rStyle w:val="Hypertextovprepojenie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D3F11FE" w14:textId="119436B3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59" w:history="1">
        <w:r w:rsidRPr="00665805">
          <w:rPr>
            <w:rStyle w:val="Hypertextovprepojenie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7A21B76" w14:textId="5D596F78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0" w:history="1">
        <w:r w:rsidRPr="00665805">
          <w:rPr>
            <w:rStyle w:val="Hypertextovprepojenie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1.0.12.8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1043DB4" w14:textId="2D5BED83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1" w:history="1">
        <w:r w:rsidRPr="00665805">
          <w:rPr>
            <w:rStyle w:val="Hypertextovprepojenie"/>
            <w:noProof/>
          </w:rPr>
          <w:t>3.7.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AC0194C" w14:textId="1612D47B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2" w:history="1">
        <w:r w:rsidRPr="00665805">
          <w:rPr>
            <w:rStyle w:val="Hypertextovprepojenie"/>
            <w:noProof/>
          </w:rPr>
          <w:t>3.8.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69782EE" w14:textId="7DC02D49" w:rsidR="00FB0CAC" w:rsidRDefault="00FB0CAC">
      <w:pPr>
        <w:pStyle w:val="Obsah2"/>
        <w:tabs>
          <w:tab w:val="left" w:pos="8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3" w:history="1">
        <w:r w:rsidRPr="00665805">
          <w:rPr>
            <w:rStyle w:val="Hypertextovprepojenie"/>
            <w:noProof/>
          </w:rPr>
          <w:t>3.9.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1.0.13.3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D86A3EC" w14:textId="2E9D26B7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4" w:history="1">
        <w:r w:rsidRPr="00665805">
          <w:rPr>
            <w:rStyle w:val="Hypertextovprepojenie"/>
            <w:noProof/>
          </w:rPr>
          <w:t>3.10.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14B8F2A" w14:textId="6BFF7A6A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5" w:history="1">
        <w:r w:rsidRPr="00665805">
          <w:rPr>
            <w:rStyle w:val="Hypertextovprepojenie"/>
            <w:noProof/>
          </w:rPr>
          <w:t>3.11.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AC036F8" w14:textId="2BB2E91C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6" w:history="1">
        <w:r w:rsidRPr="00665805">
          <w:rPr>
            <w:rStyle w:val="Hypertextovprepojenie"/>
            <w:noProof/>
          </w:rPr>
          <w:t>3.12.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1.0.14.3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B099379" w14:textId="34D22E45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7" w:history="1">
        <w:r w:rsidRPr="00665805">
          <w:rPr>
            <w:rStyle w:val="Hypertextovprepojenie"/>
            <w:noProof/>
          </w:rPr>
          <w:t>3.13.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96B5875" w14:textId="5B397E22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8" w:history="1">
        <w:r w:rsidRPr="00665805">
          <w:rPr>
            <w:rStyle w:val="Hypertextovprepojenie"/>
            <w:noProof/>
          </w:rPr>
          <w:t>3.14.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62D4FA2" w14:textId="2F94F721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69" w:history="1">
        <w:r w:rsidRPr="00665805">
          <w:rPr>
            <w:rStyle w:val="Hypertextovprepojenie"/>
            <w:noProof/>
          </w:rPr>
          <w:t>3.15.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354A622" w14:textId="309B2CC8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0" w:history="1">
        <w:r w:rsidRPr="00665805">
          <w:rPr>
            <w:rStyle w:val="Hypertextovprepojenie"/>
            <w:noProof/>
          </w:rPr>
          <w:t>3.16.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1.0.15.4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1764D9A" w14:textId="5E156A62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1" w:history="1">
        <w:r w:rsidRPr="00665805">
          <w:rPr>
            <w:rStyle w:val="Hypertextovprepojenie"/>
            <w:noProof/>
          </w:rPr>
          <w:t>3.17.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28BF252" w14:textId="513B808E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2" w:history="1">
        <w:r w:rsidRPr="00665805">
          <w:rPr>
            <w:rStyle w:val="Hypertextovprepojenie"/>
            <w:noProof/>
          </w:rPr>
          <w:t>3.18.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DDC2AC6" w14:textId="3D361D8C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3" w:history="1">
        <w:r w:rsidRPr="00665805">
          <w:rPr>
            <w:rStyle w:val="Hypertextovprepojenie"/>
            <w:noProof/>
          </w:rPr>
          <w:t>3.19.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261D8DB" w14:textId="1E659504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4" w:history="1">
        <w:r w:rsidRPr="00665805">
          <w:rPr>
            <w:rStyle w:val="Hypertextovprepojenie"/>
            <w:noProof/>
          </w:rPr>
          <w:t>3.20.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1.0.16.4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EC904D3" w14:textId="73C4AA74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5" w:history="1">
        <w:r w:rsidRPr="00665805">
          <w:rPr>
            <w:rStyle w:val="Hypertextovprepojenie"/>
            <w:noProof/>
          </w:rPr>
          <w:t>3.21.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0CB067F" w14:textId="61F4B43C" w:rsidR="00FB0CAC" w:rsidRDefault="00FB0CAC">
      <w:pPr>
        <w:pStyle w:val="Obsah2"/>
        <w:tabs>
          <w:tab w:val="left" w:pos="1000"/>
          <w:tab w:val="right" w:leader="dot" w:pos="8666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8177376" w:history="1">
        <w:r w:rsidRPr="00665805">
          <w:rPr>
            <w:rStyle w:val="Hypertextovprepojenie"/>
            <w:noProof/>
          </w:rPr>
          <w:t>3.22.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665805">
          <w:rPr>
            <w:rStyle w:val="Hypertextovprepojenie"/>
            <w:noProof/>
          </w:rPr>
          <w:t>Verzia 1.16.6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_Toc228177376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1F24620" w14:textId="07C4F9A7" w:rsidR="00862AF7" w:rsidRDefault="00957DE2">
      <w:r w:rsidRPr="00C60A29">
        <w:rPr>
          <w:rFonts w:ascii="Cambria" w:hAnsi="Cambria" w:cs="Calibri"/>
          <w:sz w:val="24"/>
          <w:szCs w:val="24"/>
        </w:rPr>
        <w:fldChar w:fldCharType="end"/>
      </w:r>
    </w:p>
    <w:p w14:paraId="76791FD3" w14:textId="77777777" w:rsidR="00862AF7" w:rsidRDefault="00862AF7" w:rsidP="00862AF7"/>
    <w:p w14:paraId="1FC6D891" w14:textId="77777777" w:rsidR="00862AF7" w:rsidRPr="00862AF7" w:rsidRDefault="00862AF7" w:rsidP="00862AF7">
      <w:pPr>
        <w:sectPr w:rsidR="00862AF7" w:rsidRPr="00862AF7">
          <w:headerReference w:type="default" r:id="rId14"/>
          <w:footerReference w:type="default" r:id="rId15"/>
          <w:pgSz w:w="11907" w:h="16839"/>
          <w:pgMar w:top="1672" w:right="1417" w:bottom="1672" w:left="1814" w:header="708" w:footer="708" w:gutter="0"/>
          <w:cols w:space="708"/>
        </w:sectPr>
      </w:pPr>
    </w:p>
    <w:p w14:paraId="2A6EF058" w14:textId="77777777" w:rsidR="00262CA5" w:rsidRDefault="00500D9B" w:rsidP="005C75EA">
      <w:pPr>
        <w:pStyle w:val="Nadpis1"/>
      </w:pPr>
      <w:bookmarkStart w:id="4" w:name="_Toc471878954"/>
      <w:bookmarkStart w:id="5" w:name="_Toc228177308"/>
      <w:r>
        <w:lastRenderedPageBreak/>
        <w:t>Ditec.Cep.Ekr.Interface.dll</w:t>
      </w:r>
      <w:bookmarkEnd w:id="5"/>
    </w:p>
    <w:p w14:paraId="7D072640" w14:textId="77777777" w:rsidR="00875D20" w:rsidRDefault="00500D9B" w:rsidP="00500D9B">
      <w:pPr>
        <w:pStyle w:val="Nadpis2"/>
      </w:pPr>
      <w:bookmarkStart w:id="6" w:name="_Toc228177309"/>
      <w:r>
        <w:t>Verzia 1.0.12.1</w:t>
      </w:r>
      <w:bookmarkEnd w:id="6"/>
    </w:p>
    <w:p w14:paraId="16534DA1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Pridané nové funkcie/metódy pre prácu s prílohami:</w:t>
      </w:r>
    </w:p>
    <w:p w14:paraId="14D5CE04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SendRegistrationWithAttachments</w:t>
      </w:r>
    </w:p>
    <w:p w14:paraId="694D2F97" w14:textId="77777777" w:rsidR="00500D9B" w:rsidRPr="00990415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CreateAndSendWithAttachments</w:t>
      </w:r>
    </w:p>
    <w:p w14:paraId="5127A047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RegistrationWithAttachmentsList</w:t>
      </w:r>
    </w:p>
    <w:p w14:paraId="783C9743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RegistrationWithAttachmentsListDetail</w:t>
      </w:r>
    </w:p>
    <w:p w14:paraId="4783CC84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RegistrationWithAttachmentsGet</w:t>
      </w:r>
    </w:p>
    <w:p w14:paraId="2649C271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ConsignmentWithAttachmentsList</w:t>
      </w:r>
    </w:p>
    <w:p w14:paraId="76B51E66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ConsignmentWithAttachmentsListDetail</w:t>
      </w:r>
    </w:p>
    <w:p w14:paraId="1D5C157C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ConsignmentWithAttachmentsGet</w:t>
      </w:r>
    </w:p>
    <w:p w14:paraId="70B0F535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V triede ConfigParameters pridané property pre prílohy</w:t>
      </w:r>
    </w:p>
    <w:p w14:paraId="4FBBF72D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FF"/>
          <w:sz w:val="19"/>
          <w:szCs w:val="19"/>
        </w:rPr>
        <w:t>string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UrlHistAttachmentsService</w:t>
      </w:r>
    </w:p>
    <w:p w14:paraId="79065C2D" w14:textId="77777777" w:rsidR="00500D9B" w:rsidRPr="00FB7F4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FF"/>
          <w:sz w:val="19"/>
          <w:szCs w:val="19"/>
        </w:rPr>
        <w:t>string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UrlReceiverAttachmentsService</w:t>
      </w:r>
    </w:p>
    <w:p w14:paraId="040B1A98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Upravený aplikačný konfiguračný súbor</w:t>
      </w:r>
    </w:p>
    <w:p w14:paraId="3907F097" w14:textId="77777777" w:rsidR="00500D9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FB7F4B">
        <w:t> Pridané nové klientske endpointy pre prílohy (ReceiverAttachmentsExtSystemSoap, AttachmentsHistComSoap)</w:t>
      </w:r>
    </w:p>
    <w:p w14:paraId="00A5B39D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 xml:space="preserve">Upravená hodnota </w:t>
      </w:r>
      <w:r w:rsidRPr="00990415">
        <w:t>SignatureDigestAlg</w:t>
      </w:r>
      <w:r>
        <w:t xml:space="preserve"> v konfigurácii</w:t>
      </w:r>
    </w:p>
    <w:p w14:paraId="6FE850F2" w14:textId="77777777" w:rsidR="00500D9B" w:rsidRPr="00FB7F4B" w:rsidRDefault="00500D9B" w:rsidP="00500D9B">
      <w:pPr>
        <w:pStyle w:val="Odsekzoznamu"/>
      </w:pPr>
      <w:r w:rsidRPr="00990415">
        <w:t>&lt;add key="SignatureDigestAlg" value="http://www.w3.org/2001/04/xmlenc#sha256" /&gt;</w:t>
      </w:r>
    </w:p>
    <w:p w14:paraId="3E76359F" w14:textId="77777777" w:rsidR="00500D9B" w:rsidRDefault="00500D9B" w:rsidP="00500D9B">
      <w:pPr>
        <w:pStyle w:val="Nadpis2"/>
      </w:pPr>
      <w:bookmarkStart w:id="7" w:name="_Toc228177310"/>
      <w:r>
        <w:t>Verzia 1.0.12.4</w:t>
      </w:r>
      <w:bookmarkEnd w:id="7"/>
    </w:p>
    <w:p w14:paraId="57F3F4BE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Pridané nové funkcie/metódy pre prácu s</w:t>
      </w:r>
      <w:r>
        <w:t> </w:t>
      </w:r>
      <w:r w:rsidRPr="00FB7F4B">
        <w:t>prílohami</w:t>
      </w:r>
    </w:p>
    <w:p w14:paraId="45011103" w14:textId="77777777" w:rsidR="00500D9B" w:rsidRPr="00990415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AddAttachment</w:t>
      </w:r>
    </w:p>
    <w:p w14:paraId="54F680D2" w14:textId="77777777" w:rsidR="00500D9B" w:rsidRPr="00990415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ClearAttachments</w:t>
      </w:r>
    </w:p>
    <w:p w14:paraId="0FB8E53D" w14:textId="77777777" w:rsidR="00500D9B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>CreateAndSendWithAddedAttachments</w:t>
      </w:r>
    </w:p>
    <w:p w14:paraId="433F0CAF" w14:textId="77777777" w:rsidR="00500D9B" w:rsidRDefault="00500D9B" w:rsidP="00500D9B">
      <w:pPr>
        <w:pStyle w:val="Nadpis2"/>
      </w:pPr>
      <w:bookmarkStart w:id="8" w:name="_Toc228177311"/>
      <w:r>
        <w:t>Verzia 1.0.12.5</w:t>
      </w:r>
      <w:bookmarkEnd w:id="8"/>
    </w:p>
    <w:p w14:paraId="64D65FE7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Upravené</w:t>
      </w:r>
      <w:r w:rsidRPr="00FB7F4B">
        <w:t xml:space="preserve"> funkcie/metódy pre prácu s</w:t>
      </w:r>
      <w:r>
        <w:t> </w:t>
      </w:r>
      <w:r w:rsidRPr="00FB7F4B">
        <w:t>prílohami</w:t>
      </w:r>
    </w:p>
    <w:p w14:paraId="0F2A01F4" w14:textId="77777777" w:rsidR="00500D9B" w:rsidRPr="00277EBA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 xml:space="preserve">CreateAndSendWithAttachments – doplnený vstupný parameter </w:t>
      </w:r>
      <w:r w:rsidRPr="00500D9B">
        <w:rPr>
          <w:rFonts w:ascii="Consolas" w:hAnsi="Consolas" w:cs="Consolas"/>
          <w:color w:val="000000"/>
          <w:sz w:val="19"/>
          <w:szCs w:val="19"/>
          <w:lang w:val="en-US"/>
        </w:rPr>
        <w:t>“</w:t>
      </w:r>
      <w:r w:rsidRPr="00500D9B">
        <w:rPr>
          <w:rFonts w:ascii="Consolas" w:hAnsi="Consolas" w:cs="Consolas"/>
          <w:color w:val="000000"/>
          <w:sz w:val="19"/>
          <w:szCs w:val="19"/>
        </w:rPr>
        <w:t>description“</w:t>
      </w:r>
    </w:p>
    <w:p w14:paraId="5999A9BB" w14:textId="77777777" w:rsidR="00500D9B" w:rsidRPr="00532A1F" w:rsidRDefault="00500D9B" w:rsidP="00500D9B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 xml:space="preserve">CreateAndSendWithAddedAttachments - doplnený vstupný parameter </w:t>
      </w:r>
      <w:r w:rsidRPr="00500D9B">
        <w:rPr>
          <w:rFonts w:ascii="Consolas" w:hAnsi="Consolas" w:cs="Consolas"/>
          <w:color w:val="000000"/>
          <w:sz w:val="19"/>
          <w:szCs w:val="19"/>
          <w:lang w:val="en-US"/>
        </w:rPr>
        <w:t>“</w:t>
      </w:r>
      <w:r w:rsidRPr="00500D9B">
        <w:rPr>
          <w:rFonts w:ascii="Consolas" w:hAnsi="Consolas" w:cs="Consolas"/>
          <w:color w:val="000000"/>
          <w:sz w:val="19"/>
          <w:szCs w:val="19"/>
        </w:rPr>
        <w:t>description“</w:t>
      </w:r>
    </w:p>
    <w:p w14:paraId="77115EB2" w14:textId="77777777" w:rsidR="00532A1F" w:rsidRDefault="00532A1F" w:rsidP="00532A1F">
      <w:pPr>
        <w:pStyle w:val="Odsekzoznamu"/>
        <w:spacing w:after="160" w:line="256" w:lineRule="auto"/>
        <w:rPr>
          <w:rFonts w:ascii="Consolas" w:hAnsi="Consolas" w:cs="Consolas"/>
          <w:color w:val="000000"/>
          <w:sz w:val="19"/>
          <w:szCs w:val="19"/>
        </w:rPr>
      </w:pPr>
    </w:p>
    <w:p w14:paraId="706AC4DA" w14:textId="77777777" w:rsidR="00532A1F" w:rsidRDefault="00532A1F" w:rsidP="00532A1F">
      <w:pPr>
        <w:pStyle w:val="Nadpis2"/>
      </w:pPr>
      <w:bookmarkStart w:id="9" w:name="_Toc228177312"/>
      <w:r>
        <w:t>Verzia 1.0.12.6</w:t>
      </w:r>
      <w:bookmarkEnd w:id="9"/>
    </w:p>
    <w:p w14:paraId="4B0ED881" w14:textId="77777777" w:rsidR="00532A1F" w:rsidRDefault="004B405C" w:rsidP="004B405C">
      <w:pPr>
        <w:pStyle w:val="Odsekzoznamu"/>
        <w:numPr>
          <w:ilvl w:val="0"/>
          <w:numId w:val="31"/>
        </w:numPr>
        <w:spacing w:after="160" w:line="256" w:lineRule="auto"/>
      </w:pPr>
      <w:r>
        <w:t xml:space="preserve">Opravený problém s diakritikou v </w:t>
      </w:r>
      <w:r w:rsidRPr="004B405C">
        <w:t>Ditec.Zep.DBridgeNet.dll</w:t>
      </w:r>
    </w:p>
    <w:p w14:paraId="1394A9B4" w14:textId="77777777" w:rsidR="00C97B38" w:rsidRDefault="00C97B38" w:rsidP="00C97B38">
      <w:pPr>
        <w:pStyle w:val="Odsekzoznamu"/>
        <w:spacing w:after="160" w:line="256" w:lineRule="auto"/>
        <w:ind w:left="0"/>
      </w:pPr>
    </w:p>
    <w:p w14:paraId="493F13E4" w14:textId="77777777" w:rsidR="00C97B38" w:rsidRDefault="00C97B38" w:rsidP="00C97B38">
      <w:pPr>
        <w:pStyle w:val="Nadpis2"/>
      </w:pPr>
      <w:bookmarkStart w:id="10" w:name="_Toc10122690"/>
      <w:bookmarkStart w:id="11" w:name="_Toc228177313"/>
      <w:r>
        <w:t>Verzia 1.0.12.7</w:t>
      </w:r>
      <w:bookmarkEnd w:id="10"/>
      <w:bookmarkEnd w:id="11"/>
    </w:p>
    <w:p w14:paraId="13EADFD5" w14:textId="77777777" w:rsidR="00C97B38" w:rsidRDefault="00C97B38" w:rsidP="00C97B38">
      <w:pPr>
        <w:pStyle w:val="Odsekzoznamu"/>
        <w:numPr>
          <w:ilvl w:val="0"/>
          <w:numId w:val="31"/>
        </w:numPr>
        <w:spacing w:after="160" w:line="256" w:lineRule="auto"/>
      </w:pPr>
      <w:r>
        <w:t xml:space="preserve">Nová verzia </w:t>
      </w:r>
      <w:r w:rsidRPr="004B405C">
        <w:t>Ditec.Zep.DBridgeNet.dll</w:t>
      </w:r>
      <w:r>
        <w:t xml:space="preserve"> </w:t>
      </w:r>
      <w:r>
        <w:rPr>
          <w:lang w:val="en-US"/>
        </w:rPr>
        <w:t>(verzia 1.1.0.0), rie</w:t>
      </w:r>
      <w:r>
        <w:t>ši problém pri podpísaní veľkých pdf súborov</w:t>
      </w:r>
    </w:p>
    <w:p w14:paraId="3499A53A" w14:textId="77777777" w:rsidR="005A67C9" w:rsidRDefault="005A67C9" w:rsidP="005A67C9">
      <w:pPr>
        <w:pStyle w:val="Nadpis2"/>
      </w:pPr>
      <w:bookmarkStart w:id="12" w:name="_Toc228177314"/>
      <w:r>
        <w:lastRenderedPageBreak/>
        <w:t>Verzia 1.0.12.8</w:t>
      </w:r>
      <w:bookmarkEnd w:id="12"/>
    </w:p>
    <w:p w14:paraId="05647A6A" w14:textId="77777777" w:rsidR="005A67C9" w:rsidRDefault="0085506B" w:rsidP="005A67C9">
      <w:pPr>
        <w:pStyle w:val="Odsekzoznamu"/>
        <w:numPr>
          <w:ilvl w:val="0"/>
          <w:numId w:val="31"/>
        </w:numPr>
        <w:spacing w:after="160" w:line="256" w:lineRule="auto"/>
      </w:pPr>
      <w:r>
        <w:t xml:space="preserve">Nová verzia </w:t>
      </w:r>
      <w:r w:rsidRPr="004B405C">
        <w:t>Ditec.Zep.DBridgeNet.dll</w:t>
      </w:r>
      <w:r w:rsidR="005A67C9">
        <w:t xml:space="preserve"> pre verziu D.Suite/eIDAS 1.0.17 a viac</w:t>
      </w:r>
    </w:p>
    <w:p w14:paraId="7AB8EDE6" w14:textId="77777777" w:rsidR="00C97B38" w:rsidRDefault="00C97B38" w:rsidP="00C97B38">
      <w:pPr>
        <w:pStyle w:val="Odsekzoznamu"/>
        <w:spacing w:after="160" w:line="256" w:lineRule="auto"/>
        <w:ind w:left="0"/>
      </w:pPr>
    </w:p>
    <w:p w14:paraId="238B9601" w14:textId="77777777" w:rsidR="00E82D97" w:rsidRDefault="00E82D97" w:rsidP="00E82D97">
      <w:pPr>
        <w:pStyle w:val="Nadpis2"/>
      </w:pPr>
      <w:bookmarkStart w:id="13" w:name="_Toc228177315"/>
      <w:r>
        <w:t>Verzia 1.0.13.1</w:t>
      </w:r>
      <w:bookmarkEnd w:id="13"/>
    </w:p>
    <w:p w14:paraId="3D066B2C" w14:textId="77777777" w:rsidR="00E82D97" w:rsidRDefault="00E82D97" w:rsidP="00E82D97">
      <w:pPr>
        <w:pStyle w:val="Odsekzoznamu"/>
        <w:numPr>
          <w:ilvl w:val="0"/>
          <w:numId w:val="31"/>
        </w:numPr>
        <w:spacing w:after="160" w:line="256" w:lineRule="auto"/>
      </w:pPr>
      <w:r>
        <w:t>Pridané nové funkcie/metódy na prácu s</w:t>
      </w:r>
      <w:r w:rsidR="00620B1A">
        <w:t xml:space="preserve"> jednoduchými </w:t>
      </w:r>
      <w:r>
        <w:t>podaniami pre EIDAS</w:t>
      </w:r>
    </w:p>
    <w:p w14:paraId="3A4A4369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CreateRegistrationEkr2</w:t>
      </w:r>
    </w:p>
    <w:p w14:paraId="4E08F779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SendRegistrationEkr2</w:t>
      </w:r>
    </w:p>
    <w:p w14:paraId="490ABF1D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CreateAndSendEkr2</w:t>
      </w:r>
    </w:p>
    <w:p w14:paraId="3C52936D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 w:rsidRPr="00620B1A">
        <w:rPr>
          <w:rFonts w:ascii="Consolas" w:hAnsi="Consolas" w:cs="Consolas"/>
          <w:color w:val="000000"/>
          <w:sz w:val="19"/>
          <w:szCs w:val="19"/>
        </w:rPr>
        <w:t>RegistrationListEkr2</w:t>
      </w:r>
    </w:p>
    <w:p w14:paraId="46EE98E9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RegistrationGetEkr2</w:t>
      </w:r>
    </w:p>
    <w:p w14:paraId="4A6CF417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RegistrationListDetailEkr2</w:t>
      </w:r>
    </w:p>
    <w:p w14:paraId="50DD0134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ConsignmentListEkr2</w:t>
      </w:r>
    </w:p>
    <w:p w14:paraId="4984027B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ConsignmentListDetailEkr2</w:t>
      </w:r>
    </w:p>
    <w:p w14:paraId="685FF34F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ConsignmentGetEkr2</w:t>
      </w:r>
    </w:p>
    <w:p w14:paraId="44061A9B" w14:textId="77777777" w:rsidR="00620B1A" w:rsidRP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AsicInfoGet</w:t>
      </w:r>
    </w:p>
    <w:p w14:paraId="39377E48" w14:textId="77777777" w:rsidR="00620B1A" w:rsidRPr="000D2B8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MessageContainerInfoGet</w:t>
      </w:r>
    </w:p>
    <w:p w14:paraId="20F45F0F" w14:textId="77777777" w:rsidR="000D2B8A" w:rsidRPr="000D2B8A" w:rsidRDefault="000D2B8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DialsEKR2Get</w:t>
      </w:r>
    </w:p>
    <w:p w14:paraId="59EF8030" w14:textId="77777777" w:rsidR="000D2B8A" w:rsidRPr="000D2B8A" w:rsidRDefault="000D2B8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DialsEKR2GetPath</w:t>
      </w:r>
    </w:p>
    <w:p w14:paraId="5415A50D" w14:textId="77777777" w:rsidR="000D2B8A" w:rsidRPr="00620B1A" w:rsidRDefault="000D2B8A" w:rsidP="00620B1A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DialsEKR2GetData</w:t>
      </w:r>
    </w:p>
    <w:p w14:paraId="5D69C7FA" w14:textId="77777777" w:rsidR="00620B1A" w:rsidRPr="00FB7F4B" w:rsidRDefault="00620B1A" w:rsidP="00620B1A">
      <w:pPr>
        <w:pStyle w:val="Odsekzoznamu"/>
        <w:numPr>
          <w:ilvl w:val="0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 xml:space="preserve">V triede ConfigParameters pridané property pre </w:t>
      </w:r>
      <w:r>
        <w:rPr>
          <w:rFonts w:ascii="Consolas" w:hAnsi="Consolas" w:cs="Consolas"/>
          <w:color w:val="000000"/>
          <w:sz w:val="19"/>
          <w:szCs w:val="19"/>
        </w:rPr>
        <w:t>EIDAS</w:t>
      </w:r>
    </w:p>
    <w:p w14:paraId="3E299D02" w14:textId="77777777" w:rsidR="00620B1A" w:rsidRPr="00FB7F4B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FF"/>
          <w:sz w:val="19"/>
          <w:szCs w:val="19"/>
        </w:rPr>
        <w:t>string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UrlHistServiceEkr2</w:t>
      </w:r>
    </w:p>
    <w:p w14:paraId="5D7931BD" w14:textId="77777777" w:rsidR="00620B1A" w:rsidRPr="00620B1A" w:rsidRDefault="00620B1A" w:rsidP="00DA7B5A">
      <w:pPr>
        <w:pStyle w:val="Odsekzoznamu"/>
        <w:numPr>
          <w:ilvl w:val="1"/>
          <w:numId w:val="31"/>
        </w:numPr>
        <w:spacing w:after="160" w:line="256" w:lineRule="auto"/>
      </w:pPr>
      <w:r w:rsidRPr="00620B1A">
        <w:rPr>
          <w:rFonts w:ascii="Consolas" w:hAnsi="Consolas" w:cs="Consolas"/>
          <w:color w:val="0000FF"/>
          <w:sz w:val="19"/>
          <w:szCs w:val="19"/>
        </w:rPr>
        <w:t>string</w:t>
      </w:r>
      <w:r w:rsidRPr="00620B1A">
        <w:rPr>
          <w:rFonts w:ascii="Consolas" w:hAnsi="Consolas" w:cs="Consolas"/>
          <w:color w:val="000000"/>
          <w:sz w:val="19"/>
          <w:szCs w:val="19"/>
        </w:rPr>
        <w:t xml:space="preserve"> UrlReceiverServiceEkr2</w:t>
      </w:r>
    </w:p>
    <w:p w14:paraId="0D75FB9A" w14:textId="77777777" w:rsidR="00620B1A" w:rsidRPr="00FB7F4B" w:rsidRDefault="00620B1A" w:rsidP="00620B1A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Upravený aplikačný konfiguračný súbor</w:t>
      </w:r>
    </w:p>
    <w:p w14:paraId="0241F18E" w14:textId="77777777" w:rsidR="00620B1A" w:rsidRDefault="00620B1A" w:rsidP="00620B1A">
      <w:pPr>
        <w:pStyle w:val="Odsekzoznamu"/>
        <w:numPr>
          <w:ilvl w:val="1"/>
          <w:numId w:val="31"/>
        </w:numPr>
        <w:spacing w:after="160" w:line="256" w:lineRule="auto"/>
      </w:pPr>
      <w:r w:rsidRPr="00FB7F4B">
        <w:t xml:space="preserve"> Pridané nové klientske endpointy pre </w:t>
      </w:r>
      <w:r>
        <w:t>EIDAS</w:t>
      </w:r>
      <w:r w:rsidRPr="00FB7F4B">
        <w:t xml:space="preserve"> (</w:t>
      </w:r>
      <w:r w:rsidRPr="00620B1A">
        <w:t>ReceiverExtSystemSoap</w:t>
      </w:r>
      <w:r>
        <w:t>Ekr2</w:t>
      </w:r>
      <w:r w:rsidRPr="00FB7F4B">
        <w:t xml:space="preserve">, </w:t>
      </w:r>
      <w:r w:rsidRPr="00620B1A">
        <w:t>HistKomSoap</w:t>
      </w:r>
      <w:r w:rsidRPr="00FB7F4B">
        <w:t>)</w:t>
      </w:r>
    </w:p>
    <w:p w14:paraId="36DC8750" w14:textId="77777777" w:rsidR="00620B1A" w:rsidRDefault="00620B1A" w:rsidP="00620B1A">
      <w:pPr>
        <w:pStyle w:val="Odsekzoznamu"/>
        <w:numPr>
          <w:ilvl w:val="0"/>
          <w:numId w:val="31"/>
        </w:numPr>
        <w:spacing w:after="160" w:line="256" w:lineRule="auto"/>
      </w:pPr>
      <w:r>
        <w:t>Pridaná práca s novými čisleníkmi Ekr2</w:t>
      </w:r>
    </w:p>
    <w:p w14:paraId="453FE0C8" w14:textId="77777777" w:rsidR="002D0508" w:rsidRDefault="002D0508" w:rsidP="002D0508">
      <w:pPr>
        <w:pStyle w:val="Odsekzoznamu"/>
        <w:spacing w:after="160" w:line="256" w:lineRule="auto"/>
        <w:ind w:left="0"/>
      </w:pPr>
    </w:p>
    <w:p w14:paraId="3E9F2588" w14:textId="77777777" w:rsidR="002D0508" w:rsidRDefault="002D0508" w:rsidP="002D0508">
      <w:pPr>
        <w:pStyle w:val="Nadpis2"/>
      </w:pPr>
      <w:bookmarkStart w:id="14" w:name="_Toc228177316"/>
      <w:r>
        <w:t>Verzia 1.0.13.2</w:t>
      </w:r>
      <w:bookmarkEnd w:id="14"/>
    </w:p>
    <w:p w14:paraId="7A6FBA2E" w14:textId="77777777" w:rsidR="002D0508" w:rsidRDefault="00F66C2F" w:rsidP="002D0508">
      <w:pPr>
        <w:pStyle w:val="Odsekzoznamu"/>
        <w:numPr>
          <w:ilvl w:val="0"/>
          <w:numId w:val="31"/>
        </w:numPr>
        <w:spacing w:after="160" w:line="256" w:lineRule="auto"/>
      </w:pPr>
      <w:r>
        <w:t xml:space="preserve">Nová verzia </w:t>
      </w:r>
      <w:r w:rsidRPr="004B405C">
        <w:t>Ditec.Zep.DBridgeNet.dll</w:t>
      </w:r>
      <w:r>
        <w:t xml:space="preserve"> pre verziu D.Suite/eIDAS 1.0.17 a</w:t>
      </w:r>
      <w:r w:rsidR="00B76342">
        <w:t> </w:t>
      </w:r>
      <w:r>
        <w:t>viac</w:t>
      </w:r>
    </w:p>
    <w:p w14:paraId="2B466681" w14:textId="77777777" w:rsidR="000165D6" w:rsidRDefault="000165D6" w:rsidP="000165D6">
      <w:pPr>
        <w:pStyle w:val="Odsekzoznamu"/>
        <w:spacing w:after="160" w:line="256" w:lineRule="auto"/>
        <w:ind w:left="0"/>
      </w:pPr>
    </w:p>
    <w:p w14:paraId="46D73D00" w14:textId="77777777" w:rsidR="000165D6" w:rsidRDefault="000165D6" w:rsidP="000165D6">
      <w:pPr>
        <w:pStyle w:val="Nadpis2"/>
      </w:pPr>
      <w:bookmarkStart w:id="15" w:name="_Toc228177317"/>
      <w:r>
        <w:t>Verzia 1.0.13.3</w:t>
      </w:r>
      <w:bookmarkEnd w:id="15"/>
    </w:p>
    <w:p w14:paraId="4A4C168B" w14:textId="77777777" w:rsidR="000165D6" w:rsidRPr="000D3DA1" w:rsidRDefault="000165D6" w:rsidP="000165D6">
      <w:pPr>
        <w:pStyle w:val="Odsekzoznamu"/>
        <w:numPr>
          <w:ilvl w:val="0"/>
          <w:numId w:val="31"/>
        </w:numPr>
        <w:spacing w:after="160" w:line="256" w:lineRule="auto"/>
      </w:pPr>
      <w:r>
        <w:t>Pridané nové funkcie/metódy na prácu s jednoduchými podaniami pre EIDAS:</w:t>
      </w:r>
    </w:p>
    <w:p w14:paraId="6409C1C3" w14:textId="77777777" w:rsidR="000165D6" w:rsidRPr="000D3DA1" w:rsidRDefault="000165D6" w:rsidP="000165D6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ObjectInfoListDetail</w:t>
      </w:r>
    </w:p>
    <w:p w14:paraId="655B4BED" w14:textId="77777777" w:rsidR="000165D6" w:rsidRPr="000D3DA1" w:rsidRDefault="000165D6" w:rsidP="000165D6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SignatureInfoAsicListDetail</w:t>
      </w:r>
    </w:p>
    <w:p w14:paraId="7A7CA720" w14:textId="77777777" w:rsidR="000165D6" w:rsidRPr="00532A1F" w:rsidRDefault="000165D6" w:rsidP="000165D6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SignedObjectInfoAsicListDetail</w:t>
      </w:r>
    </w:p>
    <w:p w14:paraId="1B246346" w14:textId="77777777" w:rsidR="00B76342" w:rsidRDefault="00B76342" w:rsidP="00B76342">
      <w:pPr>
        <w:pStyle w:val="Nadpis2"/>
      </w:pPr>
      <w:bookmarkStart w:id="16" w:name="_Toc228177318"/>
      <w:r>
        <w:t>Verzia 1.0.14.1</w:t>
      </w:r>
      <w:bookmarkEnd w:id="16"/>
    </w:p>
    <w:p w14:paraId="5E013697" w14:textId="77777777" w:rsidR="00B76342" w:rsidRPr="00FB7F4B" w:rsidRDefault="00B76342" w:rsidP="00B76342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Pridané nové funkcie/metódy pre prácu s</w:t>
      </w:r>
      <w:r>
        <w:t> </w:t>
      </w:r>
      <w:r w:rsidRPr="00FB7F4B">
        <w:t>prílohami</w:t>
      </w:r>
      <w:r>
        <w:t xml:space="preserve"> pre EIDAS</w:t>
      </w:r>
      <w:r w:rsidRPr="00FB7F4B">
        <w:t>:</w:t>
      </w:r>
    </w:p>
    <w:p w14:paraId="6F98279A" w14:textId="77777777" w:rsidR="00B76342" w:rsidRPr="00B76342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AddAttachmentEkr2</w:t>
      </w:r>
    </w:p>
    <w:p w14:paraId="3B343C9A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ClearAttachmentsEkr2</w:t>
      </w:r>
    </w:p>
    <w:p w14:paraId="5E05AAF2" w14:textId="77777777" w:rsidR="00B76342" w:rsidRPr="00990415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SendRegistrationWithAttachmentsEkr2</w:t>
      </w:r>
    </w:p>
    <w:p w14:paraId="1A7BFF4D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CreateAndSendWithAttachmentsEkr2</w:t>
      </w:r>
    </w:p>
    <w:p w14:paraId="21FDEA57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CreateAndSendWithAddedAttachmentsEkr2</w:t>
      </w:r>
    </w:p>
    <w:p w14:paraId="2513DC61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>RegistrationWithAttachmentsListEkr2</w:t>
      </w:r>
    </w:p>
    <w:p w14:paraId="05FA47BD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RegistrationWithAttachmentsGetEkr2</w:t>
      </w:r>
    </w:p>
    <w:p w14:paraId="6D9ED09C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RegistrationWithAttachmentsListDetailEkr2</w:t>
      </w:r>
    </w:p>
    <w:p w14:paraId="00B5DE4C" w14:textId="77777777" w:rsidR="00B76342" w:rsidRPr="00B76342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ConsignmentWithAttachmentsListEkr2</w:t>
      </w:r>
    </w:p>
    <w:p w14:paraId="5C1DB331" w14:textId="77777777" w:rsidR="00B76342" w:rsidRPr="00B76342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ConsignmentWithAttachmentsListDetailEkr2</w:t>
      </w:r>
    </w:p>
    <w:p w14:paraId="7A7057BC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ConsignmentWithAttachmentsGetEkr2</w:t>
      </w:r>
    </w:p>
    <w:p w14:paraId="42E2B30B" w14:textId="77777777" w:rsidR="00B76342" w:rsidRPr="00FB7F4B" w:rsidRDefault="00B76342" w:rsidP="00B76342">
      <w:pPr>
        <w:pStyle w:val="Odsekzoznamu"/>
        <w:numPr>
          <w:ilvl w:val="0"/>
          <w:numId w:val="31"/>
        </w:numPr>
        <w:spacing w:after="160" w:line="256" w:lineRule="auto"/>
      </w:pPr>
      <w:r w:rsidRPr="00B27160">
        <w:t>V triede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ConfigParameters </w:t>
      </w:r>
      <w:r w:rsidRPr="00B27160">
        <w:t>pridané property pre prílohy EIDAS</w:t>
      </w:r>
    </w:p>
    <w:p w14:paraId="0DFB8EA2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FF"/>
          <w:sz w:val="19"/>
          <w:szCs w:val="19"/>
        </w:rPr>
        <w:t>string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UrlHistAttachmentsServiceEkr2</w:t>
      </w:r>
    </w:p>
    <w:p w14:paraId="069B83F8" w14:textId="77777777" w:rsidR="00B76342" w:rsidRPr="00FB7F4B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FF"/>
          <w:sz w:val="19"/>
          <w:szCs w:val="19"/>
        </w:rPr>
        <w:t>string</w:t>
      </w:r>
      <w:r w:rsidRPr="00500D9B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UrlReceiverAttachmentsServiceEkr2</w:t>
      </w:r>
    </w:p>
    <w:p w14:paraId="17226D87" w14:textId="77777777" w:rsidR="00B76342" w:rsidRPr="00FB7F4B" w:rsidRDefault="00B76342" w:rsidP="00B76342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Upravený aplikačný konfiguračný súbor</w:t>
      </w:r>
    </w:p>
    <w:p w14:paraId="1ED0A2DF" w14:textId="77777777" w:rsidR="00B76342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 w:rsidRPr="00FB7F4B">
        <w:t> Pridané nové klientske endpointy pre prílohy (</w:t>
      </w:r>
      <w:r w:rsidRPr="00B76342">
        <w:t>ReceiverAttachmentsExtSystemSoapEkr2</w:t>
      </w:r>
      <w:r w:rsidRPr="00FB7F4B">
        <w:t xml:space="preserve">, </w:t>
      </w:r>
      <w:r w:rsidRPr="00B76342">
        <w:t>AttachmentsHistComSoapEkr2</w:t>
      </w:r>
      <w:r w:rsidRPr="00FB7F4B">
        <w:t>)</w:t>
      </w:r>
    </w:p>
    <w:p w14:paraId="4504FBC9" w14:textId="77777777" w:rsidR="00B76342" w:rsidRDefault="00B76342" w:rsidP="00B76342">
      <w:pPr>
        <w:pStyle w:val="Odsekzoznamu"/>
        <w:numPr>
          <w:ilvl w:val="1"/>
          <w:numId w:val="31"/>
        </w:numPr>
        <w:spacing w:after="160" w:line="256" w:lineRule="auto"/>
      </w:pPr>
      <w:r>
        <w:t xml:space="preserve"> Upravený názov pre EIDAS </w:t>
      </w:r>
      <w:r>
        <w:rPr>
          <w:lang w:val="en-US"/>
        </w:rPr>
        <w:t>(nepr</w:t>
      </w:r>
      <w:r>
        <w:t>ílohovú</w:t>
      </w:r>
      <w:r>
        <w:rPr>
          <w:lang w:val="en-US"/>
        </w:rPr>
        <w:t xml:space="preserve">) </w:t>
      </w:r>
      <w:r>
        <w:t xml:space="preserve">komunikáciu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HistKomSoap</w:t>
      </w:r>
      <w:r>
        <w:rPr>
          <w:rFonts w:ascii="Consolas" w:hAnsi="Consolas" w:cs="Consolas"/>
          <w:color w:val="000000"/>
          <w:sz w:val="19"/>
          <w:szCs w:val="19"/>
        </w:rPr>
        <w:t xml:space="preserve">" na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HistKomSoapEkr2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6B3C1F64" w14:textId="77777777" w:rsidR="00532A1F" w:rsidRDefault="00532A1F" w:rsidP="00532A1F"/>
    <w:p w14:paraId="7C8D2334" w14:textId="77777777" w:rsidR="007767FD" w:rsidRDefault="00DF49B2" w:rsidP="002D037F">
      <w:pPr>
        <w:pStyle w:val="Nadpis2"/>
      </w:pPr>
      <w:bookmarkStart w:id="17" w:name="_Toc228177319"/>
      <w:r>
        <w:t>Verzia 1.0.14</w:t>
      </w:r>
      <w:r w:rsidR="007767FD">
        <w:t>.</w:t>
      </w:r>
      <w:r>
        <w:t>2</w:t>
      </w:r>
      <w:bookmarkEnd w:id="17"/>
    </w:p>
    <w:p w14:paraId="4D8C870A" w14:textId="77777777" w:rsidR="0045012B" w:rsidRDefault="0045012B" w:rsidP="007767FD">
      <w:pPr>
        <w:numPr>
          <w:ilvl w:val="0"/>
          <w:numId w:val="31"/>
        </w:numPr>
      </w:pPr>
      <w:r>
        <w:t>Bez zmien</w:t>
      </w:r>
    </w:p>
    <w:p w14:paraId="23255BEF" w14:textId="77777777" w:rsidR="0045012B" w:rsidRDefault="0045012B" w:rsidP="00532A1F"/>
    <w:p w14:paraId="6B44965F" w14:textId="77777777" w:rsidR="000E09C8" w:rsidRDefault="000E09C8" w:rsidP="000E09C8">
      <w:pPr>
        <w:pStyle w:val="Nadpis2"/>
      </w:pPr>
      <w:bookmarkStart w:id="18" w:name="_Toc228177320"/>
      <w:r>
        <w:t>Verzia 1.0.14.3</w:t>
      </w:r>
      <w:bookmarkEnd w:id="18"/>
    </w:p>
    <w:p w14:paraId="41499D58" w14:textId="77777777" w:rsidR="000D3DA1" w:rsidRPr="000D3DA1" w:rsidRDefault="000D3DA1" w:rsidP="000D3DA1">
      <w:pPr>
        <w:pStyle w:val="Odsekzoznamu"/>
        <w:numPr>
          <w:ilvl w:val="0"/>
          <w:numId w:val="31"/>
        </w:numPr>
        <w:spacing w:after="160" w:line="256" w:lineRule="auto"/>
      </w:pPr>
      <w:r>
        <w:t>Pridané nové funkcie/metódy na prácu s jednoduchými podaniami pre EIDAS:</w:t>
      </w:r>
    </w:p>
    <w:p w14:paraId="402602EC" w14:textId="77777777" w:rsidR="00F96933" w:rsidRPr="000D3DA1" w:rsidRDefault="00F96933" w:rsidP="000D3DA1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ObjectInfoListDetail</w:t>
      </w:r>
    </w:p>
    <w:p w14:paraId="0D4AFC4B" w14:textId="77777777" w:rsidR="000D3DA1" w:rsidRPr="000D3DA1" w:rsidRDefault="000D3DA1" w:rsidP="000D3DA1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SignatureInfoAsicListDetail</w:t>
      </w:r>
    </w:p>
    <w:p w14:paraId="10BD7395" w14:textId="77777777" w:rsidR="000D3DA1" w:rsidRPr="00532A1F" w:rsidRDefault="000D3DA1" w:rsidP="000D3DA1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SignedObjectInfoAsicListDetail</w:t>
      </w:r>
    </w:p>
    <w:p w14:paraId="4F07E6A8" w14:textId="77777777" w:rsidR="004311F8" w:rsidRDefault="004311F8" w:rsidP="004311F8">
      <w:pPr>
        <w:pStyle w:val="Nadpis2"/>
      </w:pPr>
      <w:bookmarkStart w:id="19" w:name="_Toc228177321"/>
      <w:r>
        <w:t>Verzia 1.0.15.1</w:t>
      </w:r>
      <w:bookmarkEnd w:id="19"/>
    </w:p>
    <w:p w14:paraId="7D289877" w14:textId="77777777" w:rsidR="004311F8" w:rsidRDefault="004311F8" w:rsidP="004311F8">
      <w:pPr>
        <w:pStyle w:val="Odsekzoznamu"/>
        <w:numPr>
          <w:ilvl w:val="0"/>
          <w:numId w:val="31"/>
        </w:numPr>
        <w:spacing w:after="160" w:line="256" w:lineRule="auto"/>
      </w:pPr>
      <w:r>
        <w:t>Pridané nové funkcie/metódy na prácu s jednoduchými podaniami a prílohami pre eCommerce</w:t>
      </w:r>
    </w:p>
    <w:p w14:paraId="196DFA7B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CreateRegistrationECommerce</w:t>
      </w:r>
    </w:p>
    <w:p w14:paraId="2B2EEDDE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SendRegistrationECommerce</w:t>
      </w:r>
    </w:p>
    <w:p w14:paraId="4268256E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CreateAndSendECommerce</w:t>
      </w:r>
    </w:p>
    <w:p w14:paraId="3070C740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RegistrationListECommerce</w:t>
      </w:r>
    </w:p>
    <w:p w14:paraId="7198B75E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RegistrationGetECommerce</w:t>
      </w:r>
    </w:p>
    <w:p w14:paraId="0ABF782E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RegistrationListDetailECommerce</w:t>
      </w:r>
    </w:p>
    <w:p w14:paraId="6E7226E5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ConsignmentListECommerce</w:t>
      </w:r>
    </w:p>
    <w:p w14:paraId="2C4B0326" w14:textId="77777777" w:rsidR="004311F8" w:rsidRPr="00620B1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ConsignmentListDetailECommerce</w:t>
      </w:r>
    </w:p>
    <w:p w14:paraId="54C48845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ConsignmentGetECommerce</w:t>
      </w:r>
    </w:p>
    <w:p w14:paraId="12AC9324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AddAttachmentECommerce</w:t>
      </w:r>
    </w:p>
    <w:p w14:paraId="019577EA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ClearAttachmentsECommerce</w:t>
      </w:r>
    </w:p>
    <w:p w14:paraId="5E260973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SendRegistrationWithAttachmentsECommerce</w:t>
      </w:r>
    </w:p>
    <w:p w14:paraId="74455884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CreateAndSendWithAttachmentsECommerce</w:t>
      </w:r>
    </w:p>
    <w:p w14:paraId="2361C028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CreateAndSendWithAddedAttachmentsECommerce</w:t>
      </w:r>
    </w:p>
    <w:p w14:paraId="78159046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RegistrationWithAttachmentsListECommerce</w:t>
      </w:r>
    </w:p>
    <w:p w14:paraId="6E4CD426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RegistrationWithAttachmentsGetECommerce</w:t>
      </w:r>
    </w:p>
    <w:p w14:paraId="1473A66D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RegistrationWithAttachmentsListDetailECommerce</w:t>
      </w:r>
    </w:p>
    <w:p w14:paraId="33C45760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ConsignmentWithAttachmentsListECommerce</w:t>
      </w:r>
    </w:p>
    <w:p w14:paraId="0E58C50F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ConsignmentWithAttachmentsListDetailECommerce</w:t>
      </w:r>
    </w:p>
    <w:p w14:paraId="7E8C995A" w14:textId="77777777" w:rsidR="004311F8" w:rsidRPr="000D2B8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>ConsignmentWithAttachmentsGetECommerce</w:t>
      </w:r>
    </w:p>
    <w:p w14:paraId="72E407C8" w14:textId="77777777" w:rsidR="004311F8" w:rsidRP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DialsECommerceGet</w:t>
      </w:r>
    </w:p>
    <w:p w14:paraId="310B67B0" w14:textId="77777777" w:rsidR="004311F8" w:rsidRPr="000D2B8A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DialsECommerceGetPath</w:t>
      </w:r>
    </w:p>
    <w:p w14:paraId="1D95914C" w14:textId="77777777" w:rsidR="004311F8" w:rsidRPr="00873F60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DialsECommerceGetData</w:t>
      </w:r>
    </w:p>
    <w:p w14:paraId="0DF3D998" w14:textId="77777777" w:rsidR="00873F60" w:rsidRDefault="00873F60" w:rsidP="00873F60">
      <w:pPr>
        <w:pStyle w:val="Odsekzoznamu"/>
        <w:numPr>
          <w:ilvl w:val="1"/>
          <w:numId w:val="31"/>
        </w:numPr>
        <w:spacing w:after="160" w:line="256" w:lineRule="auto"/>
      </w:pPr>
      <w:r w:rsidRPr="00873F60">
        <w:t>LoginCECommerce</w:t>
      </w:r>
    </w:p>
    <w:p w14:paraId="5EEF4C8C" w14:textId="77777777" w:rsidR="00873F60" w:rsidRDefault="00873F60" w:rsidP="00873F60">
      <w:pPr>
        <w:pStyle w:val="Odsekzoznamu"/>
        <w:numPr>
          <w:ilvl w:val="1"/>
          <w:numId w:val="31"/>
        </w:numPr>
        <w:spacing w:after="160" w:line="256" w:lineRule="auto"/>
      </w:pPr>
      <w:r w:rsidRPr="00873F60">
        <w:t>LoginLPECommerce</w:t>
      </w:r>
    </w:p>
    <w:p w14:paraId="1D5876C5" w14:textId="77777777" w:rsidR="00873F60" w:rsidRPr="00620B1A" w:rsidRDefault="00873F60" w:rsidP="00873F60">
      <w:pPr>
        <w:pStyle w:val="Odsekzoznamu"/>
        <w:numPr>
          <w:ilvl w:val="1"/>
          <w:numId w:val="31"/>
        </w:numPr>
        <w:spacing w:after="160" w:line="256" w:lineRule="auto"/>
      </w:pPr>
      <w:r w:rsidRPr="00873F60">
        <w:t>LogoutECommerce</w:t>
      </w:r>
    </w:p>
    <w:p w14:paraId="65D12A39" w14:textId="77777777" w:rsidR="004311F8" w:rsidRPr="00FB7F4B" w:rsidRDefault="004311F8" w:rsidP="004311F8">
      <w:pPr>
        <w:pStyle w:val="Odsekzoznamu"/>
        <w:numPr>
          <w:ilvl w:val="0"/>
          <w:numId w:val="31"/>
        </w:numPr>
        <w:spacing w:after="160" w:line="256" w:lineRule="auto"/>
      </w:pPr>
      <w:r w:rsidRPr="00500D9B">
        <w:rPr>
          <w:rFonts w:ascii="Consolas" w:hAnsi="Consolas" w:cs="Consolas"/>
          <w:color w:val="000000"/>
          <w:sz w:val="19"/>
          <w:szCs w:val="19"/>
        </w:rPr>
        <w:t xml:space="preserve">V triede ConfigParameters pridané property pre </w:t>
      </w:r>
      <w:r w:rsidR="00092BE0">
        <w:rPr>
          <w:rFonts w:ascii="Consolas" w:hAnsi="Consolas" w:cs="Consolas"/>
          <w:color w:val="000000"/>
          <w:sz w:val="19"/>
          <w:szCs w:val="19"/>
        </w:rPr>
        <w:t>eCommerce</w:t>
      </w:r>
    </w:p>
    <w:p w14:paraId="244DB190" w14:textId="77777777" w:rsidR="004311F8" w:rsidRPr="00620B1A" w:rsidRDefault="004311F8" w:rsidP="00F2081E">
      <w:pPr>
        <w:pStyle w:val="Odsekzoznamu"/>
        <w:numPr>
          <w:ilvl w:val="1"/>
          <w:numId w:val="31"/>
        </w:numPr>
        <w:spacing w:after="160" w:line="256" w:lineRule="auto"/>
      </w:pPr>
      <w:r w:rsidRPr="00092BE0">
        <w:rPr>
          <w:rFonts w:ascii="Consolas" w:hAnsi="Consolas" w:cs="Consolas"/>
          <w:color w:val="0000FF"/>
          <w:sz w:val="19"/>
          <w:szCs w:val="19"/>
        </w:rPr>
        <w:t>string</w:t>
      </w:r>
      <w:r w:rsidRPr="00092BE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92BE0" w:rsidRPr="00092BE0">
        <w:rPr>
          <w:rFonts w:ascii="Consolas" w:hAnsi="Consolas" w:cs="Consolas"/>
          <w:color w:val="000000"/>
          <w:sz w:val="19"/>
          <w:szCs w:val="19"/>
        </w:rPr>
        <w:t>UrlECommerceElectronicService</w:t>
      </w:r>
    </w:p>
    <w:p w14:paraId="53A1A785" w14:textId="77777777" w:rsidR="004311F8" w:rsidRPr="00FB7F4B" w:rsidRDefault="004311F8" w:rsidP="004311F8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Upravený aplikačný konfiguračný súbor</w:t>
      </w:r>
    </w:p>
    <w:p w14:paraId="7BA47AB8" w14:textId="77777777" w:rsidR="004311F8" w:rsidRDefault="004311F8" w:rsidP="004311F8">
      <w:pPr>
        <w:pStyle w:val="Odsekzoznamu"/>
        <w:numPr>
          <w:ilvl w:val="1"/>
          <w:numId w:val="31"/>
        </w:numPr>
        <w:spacing w:after="160" w:line="256" w:lineRule="auto"/>
      </w:pPr>
      <w:r w:rsidRPr="00FB7F4B">
        <w:t xml:space="preserve"> Pridané nové klientske endpointy pre </w:t>
      </w:r>
      <w:r w:rsidR="00092BE0">
        <w:t>eCommerce</w:t>
      </w:r>
      <w:r w:rsidRPr="00FB7F4B">
        <w:t xml:space="preserve"> </w:t>
      </w:r>
    </w:p>
    <w:p w14:paraId="7004EA23" w14:textId="77777777" w:rsidR="004311F8" w:rsidRDefault="004311F8" w:rsidP="004311F8">
      <w:pPr>
        <w:pStyle w:val="Odsekzoznamu"/>
        <w:numPr>
          <w:ilvl w:val="0"/>
          <w:numId w:val="31"/>
        </w:numPr>
        <w:spacing w:after="160" w:line="256" w:lineRule="auto"/>
      </w:pPr>
      <w:r>
        <w:t>Pridaná práca s novými čise</w:t>
      </w:r>
      <w:r w:rsidR="00CC16DD">
        <w:t>l</w:t>
      </w:r>
      <w:r>
        <w:t xml:space="preserve">níkmi </w:t>
      </w:r>
      <w:r w:rsidR="00092BE0">
        <w:t>eCommerce</w:t>
      </w:r>
    </w:p>
    <w:p w14:paraId="07974651" w14:textId="77777777" w:rsidR="00CC16DD" w:rsidRDefault="00CC16DD" w:rsidP="00CC16DD">
      <w:pPr>
        <w:pStyle w:val="Nadpis2"/>
      </w:pPr>
      <w:bookmarkStart w:id="20" w:name="_Toc228177322"/>
      <w:r>
        <w:t>Verzia 1.0.15.2</w:t>
      </w:r>
      <w:bookmarkEnd w:id="20"/>
    </w:p>
    <w:p w14:paraId="51713FCE" w14:textId="77777777" w:rsidR="00CC16DD" w:rsidRDefault="00CC16DD" w:rsidP="00CC16DD">
      <w:pPr>
        <w:pStyle w:val="Odsekzoznamu"/>
        <w:numPr>
          <w:ilvl w:val="0"/>
          <w:numId w:val="39"/>
        </w:numPr>
        <w:spacing w:after="160" w:line="256" w:lineRule="auto"/>
      </w:pPr>
      <w:r>
        <w:t xml:space="preserve">Nová verzia </w:t>
      </w:r>
      <w:r w:rsidRPr="004B405C">
        <w:t>Ditec.Zep.DBridgeNet.dll</w:t>
      </w:r>
      <w:r w:rsidR="00016A85">
        <w:t xml:space="preserve"> verzia 1.0.1.3</w:t>
      </w:r>
    </w:p>
    <w:p w14:paraId="00A9AC63" w14:textId="77777777" w:rsidR="00E522A9" w:rsidRDefault="00E522A9" w:rsidP="00E522A9">
      <w:pPr>
        <w:spacing w:after="160" w:line="256" w:lineRule="auto"/>
      </w:pPr>
    </w:p>
    <w:p w14:paraId="084710AF" w14:textId="77777777" w:rsidR="00E522A9" w:rsidRDefault="00E522A9" w:rsidP="00E522A9">
      <w:pPr>
        <w:pStyle w:val="Nadpis2"/>
      </w:pPr>
      <w:bookmarkStart w:id="21" w:name="_Toc228177323"/>
      <w:r>
        <w:t>Verzia 1.0.15.3</w:t>
      </w:r>
      <w:bookmarkEnd w:id="21"/>
    </w:p>
    <w:p w14:paraId="2957BE54" w14:textId="77777777" w:rsidR="00E522A9" w:rsidRDefault="00E522A9" w:rsidP="00E522A9">
      <w:pPr>
        <w:pStyle w:val="Odsekzoznamu"/>
        <w:numPr>
          <w:ilvl w:val="0"/>
          <w:numId w:val="39"/>
        </w:numPr>
        <w:spacing w:after="160" w:line="256" w:lineRule="auto"/>
      </w:pPr>
      <w:r>
        <w:t>Bugfixing</w:t>
      </w:r>
    </w:p>
    <w:p w14:paraId="262D56B3" w14:textId="77777777" w:rsidR="00E522A9" w:rsidRDefault="00E522A9" w:rsidP="00E522A9">
      <w:pPr>
        <w:spacing w:after="160" w:line="256" w:lineRule="auto"/>
      </w:pPr>
    </w:p>
    <w:p w14:paraId="3463D95F" w14:textId="77777777" w:rsidR="00E522A9" w:rsidRDefault="00E522A9" w:rsidP="00E522A9">
      <w:pPr>
        <w:pStyle w:val="Nadpis2"/>
      </w:pPr>
      <w:bookmarkStart w:id="22" w:name="_Toc228177324"/>
      <w:r>
        <w:t>Verzia 1.0.15.4</w:t>
      </w:r>
      <w:bookmarkEnd w:id="22"/>
    </w:p>
    <w:p w14:paraId="7596E684" w14:textId="77777777" w:rsidR="00E522A9" w:rsidRDefault="00E522A9" w:rsidP="00E522A9">
      <w:pPr>
        <w:pStyle w:val="Odsekzoznamu"/>
        <w:numPr>
          <w:ilvl w:val="0"/>
          <w:numId w:val="39"/>
        </w:numPr>
        <w:spacing w:after="160" w:line="256" w:lineRule="auto"/>
      </w:pPr>
      <w:r>
        <w:t>Pridané nové metódy pre prihlasovanie</w:t>
      </w:r>
    </w:p>
    <w:p w14:paraId="391645B6" w14:textId="77777777" w:rsidR="00E522A9" w:rsidRPr="00E522A9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LoginCBegin</w:t>
      </w:r>
    </w:p>
    <w:p w14:paraId="267D1AA1" w14:textId="77777777" w:rsidR="00E522A9" w:rsidRPr="00E522A9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LoginCEnd</w:t>
      </w:r>
    </w:p>
    <w:p w14:paraId="28735F37" w14:textId="77777777" w:rsidR="00E522A9" w:rsidRPr="00E522A9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LoginCECommerceBegin</w:t>
      </w:r>
    </w:p>
    <w:p w14:paraId="6D189AD1" w14:textId="77777777" w:rsidR="00E522A9" w:rsidRPr="00E522A9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LoginCECommerceEnd</w:t>
      </w:r>
    </w:p>
    <w:p w14:paraId="63F83BF6" w14:textId="77777777" w:rsidR="00E522A9" w:rsidRPr="00E522A9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SetIamTokenDescriptor</w:t>
      </w:r>
    </w:p>
    <w:p w14:paraId="452125E8" w14:textId="77777777" w:rsidR="00E522A9" w:rsidRPr="00161ACA" w:rsidRDefault="00E522A9" w:rsidP="00E522A9">
      <w:pPr>
        <w:pStyle w:val="Odsekzoznamu"/>
        <w:numPr>
          <w:ilvl w:val="1"/>
          <w:numId w:val="39"/>
        </w:numPr>
        <w:spacing w:after="160" w:line="256" w:lineRule="auto"/>
      </w:pPr>
      <w:r>
        <w:rPr>
          <w:rFonts w:ascii="Consolas" w:hAnsi="Consolas" w:cs="Consolas"/>
          <w:color w:val="000000"/>
          <w:sz w:val="19"/>
          <w:szCs w:val="19"/>
        </w:rPr>
        <w:t>SetIamTokenDescriptorECommerce</w:t>
      </w:r>
    </w:p>
    <w:p w14:paraId="23B81172" w14:textId="77777777" w:rsidR="00161ACA" w:rsidRDefault="00161ACA" w:rsidP="00161ACA">
      <w:pPr>
        <w:pStyle w:val="Nadpis2"/>
      </w:pPr>
      <w:bookmarkStart w:id="23" w:name="_Toc228177325"/>
      <w:r>
        <w:t>Verzia 1.0.16.1</w:t>
      </w:r>
      <w:bookmarkEnd w:id="23"/>
    </w:p>
    <w:p w14:paraId="678205EC" w14:textId="77777777" w:rsidR="00161ACA" w:rsidRDefault="00161ACA" w:rsidP="00161ACA">
      <w:pPr>
        <w:pStyle w:val="Odsekzoznamu"/>
        <w:numPr>
          <w:ilvl w:val="0"/>
          <w:numId w:val="39"/>
        </w:numPr>
        <w:spacing w:after="160" w:line="256" w:lineRule="auto"/>
      </w:pPr>
      <w:r>
        <w:t>Povýšenie .NET framework na 4.8.1</w:t>
      </w:r>
    </w:p>
    <w:p w14:paraId="022A21D4" w14:textId="77777777" w:rsidR="0088157F" w:rsidRDefault="0088157F" w:rsidP="0088157F">
      <w:pPr>
        <w:pStyle w:val="Nadpis2"/>
      </w:pPr>
      <w:bookmarkStart w:id="24" w:name="_Toc228177326"/>
      <w:r>
        <w:t>Verzia 1.0.16.2</w:t>
      </w:r>
      <w:bookmarkEnd w:id="24"/>
    </w:p>
    <w:p w14:paraId="2560757E" w14:textId="77777777" w:rsidR="00D70D6F" w:rsidRPr="00D70D6F" w:rsidRDefault="00D70D6F" w:rsidP="00F71A15">
      <w:pPr>
        <w:pStyle w:val="Odsekzoznamu"/>
        <w:numPr>
          <w:ilvl w:val="0"/>
          <w:numId w:val="39"/>
        </w:numPr>
        <w:spacing w:after="160" w:line="256" w:lineRule="auto"/>
      </w:pPr>
      <w:r>
        <w:t xml:space="preserve">Zmena číselníka EKR2, zmenená trieda </w:t>
      </w:r>
      <w:r>
        <w:rPr>
          <w:rFonts w:ascii="Consolas" w:hAnsi="Consolas" w:cs="Consolas"/>
          <w:color w:val="A31515"/>
          <w:sz w:val="19"/>
          <w:szCs w:val="19"/>
        </w:rPr>
        <w:t>TypObjektu</w:t>
      </w:r>
      <w:r w:rsidRPr="00D70D6F">
        <w:t xml:space="preserve"> na</w:t>
      </w:r>
      <w:r>
        <w:rPr>
          <w:rFonts w:ascii="Consolas" w:hAnsi="Consolas" w:cs="Consolas"/>
          <w:color w:val="A31515"/>
          <w:sz w:val="19"/>
          <w:szCs w:val="19"/>
        </w:rPr>
        <w:t xml:space="preserve"> TypObjektuTUCEP</w:t>
      </w:r>
      <w:r w:rsidRPr="00D70D6F">
        <w:t xml:space="preserve">, </w:t>
      </w:r>
      <w:r>
        <w:t xml:space="preserve">do rozšírenej triedy je doplnená property </w:t>
      </w:r>
      <w:r>
        <w:rPr>
          <w:rFonts w:ascii="Consolas" w:hAnsi="Consolas" w:cs="Consolas"/>
          <w:color w:val="A31515"/>
          <w:sz w:val="19"/>
          <w:szCs w:val="19"/>
        </w:rPr>
        <w:t>TypPodpisovejTransformacie</w:t>
      </w:r>
    </w:p>
    <w:p w14:paraId="00883474" w14:textId="77777777" w:rsidR="00D70D6F" w:rsidRDefault="00D70D6F" w:rsidP="00D70D6F">
      <w:pPr>
        <w:pStyle w:val="Odsekzoznamu"/>
        <w:numPr>
          <w:ilvl w:val="0"/>
          <w:numId w:val="39"/>
        </w:numPr>
        <w:spacing w:after="160" w:line="256" w:lineRule="auto"/>
      </w:pPr>
      <w:r>
        <w:t>Vyčítanie TXT alebo HTML transformácie pre vizualizáciu podpísaných dát z rozšíreného číselníka EKR2</w:t>
      </w:r>
      <w:r w:rsidR="006D5690">
        <w:t xml:space="preserve"> a jej použitie ako vstupu do procesu podpisovania ASIC podpisom.</w:t>
      </w:r>
    </w:p>
    <w:p w14:paraId="0450E9CF" w14:textId="77777777" w:rsidR="00A25FC6" w:rsidRDefault="00A25FC6" w:rsidP="00A25FC6">
      <w:pPr>
        <w:pStyle w:val="Nadpis2"/>
      </w:pPr>
      <w:bookmarkStart w:id="25" w:name="_Toc228177327"/>
      <w:r>
        <w:t>Verzia 1.0.16.3</w:t>
      </w:r>
      <w:bookmarkEnd w:id="25"/>
    </w:p>
    <w:p w14:paraId="2F266F5C" w14:textId="77777777" w:rsidR="00D70D6F" w:rsidRDefault="00A25FC6" w:rsidP="00724E1A">
      <w:pPr>
        <w:pStyle w:val="Odsekzoznamu"/>
        <w:numPr>
          <w:ilvl w:val="0"/>
          <w:numId w:val="39"/>
        </w:numPr>
        <w:spacing w:after="160" w:line="256" w:lineRule="auto"/>
      </w:pPr>
      <w:r>
        <w:t>Integrácia na dLauncher2</w:t>
      </w:r>
    </w:p>
    <w:p w14:paraId="708AF47E" w14:textId="77777777" w:rsidR="00E522A9" w:rsidRDefault="00E522A9" w:rsidP="00E522A9">
      <w:pPr>
        <w:spacing w:after="160" w:line="256" w:lineRule="auto"/>
      </w:pPr>
    </w:p>
    <w:p w14:paraId="1DD27F0C" w14:textId="77777777" w:rsidR="00E522A9" w:rsidRDefault="00E522A9" w:rsidP="00E522A9">
      <w:pPr>
        <w:spacing w:after="160" w:line="256" w:lineRule="auto"/>
      </w:pPr>
    </w:p>
    <w:p w14:paraId="464C9F9D" w14:textId="1DB6B84A" w:rsidR="00586C3D" w:rsidRDefault="00586C3D" w:rsidP="00586C3D">
      <w:pPr>
        <w:pStyle w:val="Nadpis2"/>
      </w:pPr>
      <w:bookmarkStart w:id="26" w:name="_Toc228177328"/>
      <w:r>
        <w:t>Verzia 1.0.16.4</w:t>
      </w:r>
      <w:bookmarkEnd w:id="26"/>
    </w:p>
    <w:p w14:paraId="04943137" w14:textId="7152E371" w:rsidR="00586C3D" w:rsidRDefault="00586C3D" w:rsidP="00586C3D">
      <w:pPr>
        <w:pStyle w:val="Odsekzoznamu"/>
        <w:numPr>
          <w:ilvl w:val="0"/>
          <w:numId w:val="39"/>
        </w:numPr>
        <w:spacing w:after="160" w:line="256" w:lineRule="auto"/>
      </w:pPr>
      <w:r>
        <w:t>Poníženie na verziu .NET framework 4.8</w:t>
      </w:r>
    </w:p>
    <w:p w14:paraId="6A7B52A4" w14:textId="77777777" w:rsidR="00586C3D" w:rsidRDefault="00586C3D" w:rsidP="00586C3D">
      <w:pPr>
        <w:pStyle w:val="Odsekzoznamu"/>
        <w:spacing w:after="160" w:line="256" w:lineRule="auto"/>
      </w:pPr>
    </w:p>
    <w:p w14:paraId="4E6A6118" w14:textId="77777777" w:rsidR="00A96E04" w:rsidRDefault="00A96E04" w:rsidP="00A96E04">
      <w:pPr>
        <w:spacing w:after="160" w:line="256" w:lineRule="auto"/>
      </w:pPr>
    </w:p>
    <w:p w14:paraId="4A92BEBA" w14:textId="77777777" w:rsidR="00992E71" w:rsidRDefault="00992E71" w:rsidP="00992E71">
      <w:pPr>
        <w:pStyle w:val="Nadpis2"/>
      </w:pPr>
      <w:bookmarkStart w:id="27" w:name="_Toc228177329"/>
      <w:r>
        <w:t>Verzia 1.16.5</w:t>
      </w:r>
      <w:bookmarkEnd w:id="27"/>
    </w:p>
    <w:p w14:paraId="7AABD177" w14:textId="77777777" w:rsidR="00992E71" w:rsidRDefault="00992E71" w:rsidP="00992E71">
      <w:pPr>
        <w:pStyle w:val="Odsekzoznamu"/>
        <w:numPr>
          <w:ilvl w:val="0"/>
          <w:numId w:val="39"/>
        </w:numPr>
        <w:spacing w:after="160" w:line="256" w:lineRule="auto"/>
      </w:pPr>
      <w:r>
        <w:t>Definovanie podpisového XML ako .xdcf</w:t>
      </w:r>
    </w:p>
    <w:p w14:paraId="2F5182FA" w14:textId="18C8A499" w:rsidR="003179F8" w:rsidRDefault="003179F8" w:rsidP="003179F8">
      <w:pPr>
        <w:pStyle w:val="Nadpis2"/>
      </w:pPr>
      <w:bookmarkStart w:id="28" w:name="_Toc228177330"/>
      <w:r>
        <w:t>Verzia 1.16.6</w:t>
      </w:r>
      <w:bookmarkEnd w:id="28"/>
    </w:p>
    <w:p w14:paraId="4304AC92" w14:textId="77777777" w:rsidR="003179F8" w:rsidRDefault="003179F8" w:rsidP="003179F8">
      <w:pPr>
        <w:pStyle w:val="Odsekzoznamu"/>
        <w:numPr>
          <w:ilvl w:val="0"/>
          <w:numId w:val="39"/>
        </w:numPr>
        <w:spacing w:after="160" w:line="256" w:lineRule="auto"/>
      </w:pPr>
      <w:r>
        <w:t>Optimalizácia práce s číselníkovým XML pri načítavaní do pamäti</w:t>
      </w:r>
    </w:p>
    <w:p w14:paraId="255D3C46" w14:textId="77777777" w:rsidR="003179F8" w:rsidRDefault="003179F8" w:rsidP="003179F8">
      <w:pPr>
        <w:pStyle w:val="Odsekzoznamu"/>
        <w:numPr>
          <w:ilvl w:val="0"/>
          <w:numId w:val="39"/>
        </w:numPr>
        <w:spacing w:after="160" w:line="256" w:lineRule="auto"/>
      </w:pPr>
      <w:r>
        <w:t>Použitie novej komponenty pre java podpisovač</w:t>
      </w:r>
    </w:p>
    <w:p w14:paraId="04DE1E1A" w14:textId="78098688" w:rsidR="003179F8" w:rsidRDefault="003179F8" w:rsidP="003179F8">
      <w:pPr>
        <w:pStyle w:val="Odsekzoznamu"/>
        <w:numPr>
          <w:ilvl w:val="0"/>
          <w:numId w:val="39"/>
        </w:numPr>
        <w:spacing w:after="160" w:line="256" w:lineRule="auto"/>
      </w:pPr>
      <w:r>
        <w:t>Pri prihlasovaní certifikátom sa do výzvy na podpis vypĺňa aj názov prihláseného usera</w:t>
      </w:r>
      <w:r w:rsidR="00FB0CAC">
        <w:t xml:space="preserve"> do nepovinného parametra </w:t>
      </w:r>
      <w:r w:rsidR="00FB0CAC" w:rsidRPr="00FB0CAC">
        <w:t>NazovUctu</w:t>
      </w:r>
      <w:r>
        <w:t>.</w:t>
      </w:r>
    </w:p>
    <w:p w14:paraId="4FD4BC88" w14:textId="77777777" w:rsidR="003179F8" w:rsidRDefault="003179F8" w:rsidP="003179F8">
      <w:pPr>
        <w:pStyle w:val="Odsekzoznamu"/>
        <w:spacing w:after="160" w:line="256" w:lineRule="auto"/>
      </w:pPr>
    </w:p>
    <w:p w14:paraId="3D039B52" w14:textId="77777777" w:rsidR="00A96E04" w:rsidRDefault="00A96E04" w:rsidP="00586C3D">
      <w:pPr>
        <w:pStyle w:val="Odsekzoznamu"/>
        <w:spacing w:after="160" w:line="256" w:lineRule="auto"/>
      </w:pPr>
    </w:p>
    <w:p w14:paraId="2F60B592" w14:textId="77777777" w:rsidR="00532A1F" w:rsidRDefault="00532A1F" w:rsidP="00532A1F">
      <w:pPr>
        <w:pStyle w:val="Odsekzoznamu"/>
        <w:spacing w:after="160" w:line="256" w:lineRule="auto"/>
      </w:pPr>
    </w:p>
    <w:p w14:paraId="2C225D16" w14:textId="77777777" w:rsidR="00500D9B" w:rsidRPr="00500D9B" w:rsidRDefault="00500D9B" w:rsidP="00500D9B">
      <w:pPr>
        <w:pStyle w:val="Nadpis1"/>
      </w:pPr>
      <w:bookmarkStart w:id="29" w:name="_Toc228177331"/>
      <w:r>
        <w:lastRenderedPageBreak/>
        <w:t xml:space="preserve">Dokument </w:t>
      </w:r>
      <w:r w:rsidRPr="00500D9B">
        <w:t>Ditec.Cep.Ekr.Interface - Popis_rozhrania_služieb.docx</w:t>
      </w:r>
      <w:bookmarkEnd w:id="29"/>
    </w:p>
    <w:p w14:paraId="3D59CD90" w14:textId="77777777" w:rsidR="00500D9B" w:rsidRDefault="00500D9B" w:rsidP="00500D9B">
      <w:pPr>
        <w:pStyle w:val="Nadpis2"/>
      </w:pPr>
      <w:bookmarkStart w:id="30" w:name="_Toc228177332"/>
      <w:r>
        <w:t>Verzia 1.0.12.1</w:t>
      </w:r>
      <w:bookmarkEnd w:id="30"/>
    </w:p>
    <w:p w14:paraId="392FEC79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Pridaná kapitola 4.9</w:t>
      </w:r>
      <w:r w:rsidRPr="00FB7F4B">
        <w:t>. Odoslanie podania (prílohy)</w:t>
      </w:r>
    </w:p>
    <w:p w14:paraId="7E8FABA7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Pridaná kapitola 4.11</w:t>
      </w:r>
      <w:r w:rsidRPr="00FB7F4B">
        <w:t>. Vytvorenie a odoslanie podania (prílohy)</w:t>
      </w:r>
    </w:p>
    <w:p w14:paraId="68B933BB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5.2. Poskytnutie zoznamu podaní pre externé systémy (prílohy)</w:t>
      </w:r>
    </w:p>
    <w:p w14:paraId="240275C3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5.2.1. Poskytnutie konkrétneho podania zo zoznamu podaní (prílohy)</w:t>
      </w:r>
    </w:p>
    <w:p w14:paraId="0D6C71BD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5.4. Poskytnutie detailu podania (prílohy)</w:t>
      </w:r>
    </w:p>
    <w:p w14:paraId="14542678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6.2. Poskytnutie zoznamu zásielok pre externé systémy (prílohy)</w:t>
      </w:r>
    </w:p>
    <w:p w14:paraId="7B549604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6.2.1. Poskytnutie konkrétnej zásielky zo zoznamu zásielok (prílohy)</w:t>
      </w:r>
    </w:p>
    <w:p w14:paraId="770C2224" w14:textId="77777777" w:rsidR="00500D9B" w:rsidRPr="00FB7F4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>Pridaná kapitola 6.4. Poskytnutie detailu zásielky (prílohy)</w:t>
      </w:r>
    </w:p>
    <w:p w14:paraId="2786C7AD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FB7F4B">
        <w:t xml:space="preserve">V kapitole 9.1. Zapísanie konfiguračných údajov pridané parametre </w:t>
      </w:r>
      <w:r w:rsidRPr="00FB7F4B">
        <w:rPr>
          <w:i/>
        </w:rPr>
        <w:t>UrlHistAttachmentsService</w:t>
      </w:r>
      <w:r w:rsidRPr="00FB7F4B">
        <w:t xml:space="preserve"> a </w:t>
      </w:r>
      <w:r w:rsidRPr="00FB7F4B">
        <w:rPr>
          <w:i/>
        </w:rPr>
        <w:t>UrlReceiverAttachmentsService</w:t>
      </w:r>
      <w:r w:rsidRPr="00FB7F4B">
        <w:rPr>
          <w:rFonts w:ascii="Courier New" w:hAnsi="Courier New" w:cs="Courier New"/>
        </w:rPr>
        <w:t xml:space="preserve"> </w:t>
      </w:r>
      <w:r w:rsidRPr="00FB7F4B">
        <w:t>v sekcii komunikácia</w:t>
      </w:r>
    </w:p>
    <w:p w14:paraId="78A6F06A" w14:textId="77777777" w:rsidR="00500D9B" w:rsidRDefault="00500D9B" w:rsidP="00500D9B">
      <w:pPr>
        <w:pStyle w:val="Nadpis2"/>
      </w:pPr>
      <w:bookmarkStart w:id="31" w:name="_Toc228177333"/>
      <w:r>
        <w:t>Verzia 1.0.12.4</w:t>
      </w:r>
      <w:bookmarkEnd w:id="31"/>
    </w:p>
    <w:p w14:paraId="37621808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Pridaná kapitola 4.5</w:t>
      </w:r>
      <w:r w:rsidRPr="00FB7F4B">
        <w:t xml:space="preserve">. </w:t>
      </w:r>
      <w:r>
        <w:t>Pridanie do kolekcie príloh</w:t>
      </w:r>
    </w:p>
    <w:p w14:paraId="4940B8C2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Pridaná kapitola 4.6</w:t>
      </w:r>
      <w:r w:rsidRPr="00FB7F4B">
        <w:t xml:space="preserve">. </w:t>
      </w:r>
      <w:r>
        <w:t>Zmazanie kolekcie príloh</w:t>
      </w:r>
    </w:p>
    <w:p w14:paraId="52FCB9C0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Pridaná kapitola 4.12</w:t>
      </w:r>
      <w:r w:rsidRPr="00FB7F4B">
        <w:t>. Vytvorenie a odoslanie podania (prílohy)</w:t>
      </w:r>
      <w:r>
        <w:t xml:space="preserve"> </w:t>
      </w:r>
      <w:r w:rsidRPr="00E81870">
        <w:t>s použitím pridania do kolekcie</w:t>
      </w:r>
    </w:p>
    <w:p w14:paraId="446EDB55" w14:textId="77777777" w:rsidR="00500D9B" w:rsidRDefault="00500D9B" w:rsidP="00500D9B">
      <w:pPr>
        <w:pStyle w:val="Nadpis2"/>
      </w:pPr>
      <w:bookmarkStart w:id="32" w:name="_Toc228177334"/>
      <w:r>
        <w:t>Verzia 1.0.12.5</w:t>
      </w:r>
      <w:bookmarkEnd w:id="32"/>
    </w:p>
    <w:p w14:paraId="6BE12AE3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Upravená kapitola 4.11</w:t>
      </w:r>
      <w:r w:rsidRPr="00FB7F4B">
        <w:t>. Vytvorenie a odoslanie podania (prílohy)</w:t>
      </w:r>
      <w:r>
        <w:t xml:space="preserve"> – pridaný vstupný parameter </w:t>
      </w:r>
      <w:r w:rsidRPr="00500D9B">
        <w:t>“description“</w:t>
      </w:r>
    </w:p>
    <w:p w14:paraId="38372C98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Upravená kapitola 4.12</w:t>
      </w:r>
      <w:r w:rsidRPr="00FB7F4B">
        <w:t>. Vytvorenie a odoslanie podania (prílohy)</w:t>
      </w:r>
      <w:r>
        <w:t xml:space="preserve"> – pridaný vstupný parameter </w:t>
      </w:r>
      <w:r w:rsidRPr="00500D9B">
        <w:t>“description“</w:t>
      </w:r>
    </w:p>
    <w:p w14:paraId="37B68CE0" w14:textId="77777777" w:rsidR="00AF259C" w:rsidRDefault="00AF259C" w:rsidP="00AF259C">
      <w:pPr>
        <w:pStyle w:val="Odsekzoznamu"/>
        <w:spacing w:after="160" w:line="256" w:lineRule="auto"/>
      </w:pPr>
    </w:p>
    <w:p w14:paraId="7147360E" w14:textId="77777777" w:rsidR="00AF259C" w:rsidRDefault="00AF259C" w:rsidP="00AF259C">
      <w:pPr>
        <w:pStyle w:val="Nadpis2"/>
      </w:pPr>
      <w:bookmarkStart w:id="33" w:name="_Toc228177335"/>
      <w:r>
        <w:t>Verzia 1.0.12.6</w:t>
      </w:r>
      <w:bookmarkEnd w:id="33"/>
    </w:p>
    <w:p w14:paraId="53F19844" w14:textId="77777777" w:rsidR="00AF259C" w:rsidRDefault="00AF259C" w:rsidP="00AF259C">
      <w:pPr>
        <w:numPr>
          <w:ilvl w:val="0"/>
          <w:numId w:val="31"/>
        </w:numPr>
      </w:pPr>
      <w:r>
        <w:t>Bez zmien</w:t>
      </w:r>
    </w:p>
    <w:p w14:paraId="766B592B" w14:textId="77777777" w:rsidR="00C97B38" w:rsidRDefault="00C97B38" w:rsidP="00C97B38"/>
    <w:p w14:paraId="0F48B91D" w14:textId="77777777" w:rsidR="00C97B38" w:rsidRDefault="00C97B38" w:rsidP="00C97B38">
      <w:pPr>
        <w:pStyle w:val="Nadpis2"/>
      </w:pPr>
      <w:bookmarkStart w:id="34" w:name="_Toc10122696"/>
      <w:bookmarkStart w:id="35" w:name="_Toc228177336"/>
      <w:r>
        <w:t>Verzia 1.0.12.7</w:t>
      </w:r>
      <w:bookmarkEnd w:id="34"/>
      <w:bookmarkEnd w:id="35"/>
    </w:p>
    <w:p w14:paraId="73F255FD" w14:textId="77777777" w:rsidR="00C97B38" w:rsidRDefault="00C97B38" w:rsidP="00C97B38">
      <w:pPr>
        <w:numPr>
          <w:ilvl w:val="0"/>
          <w:numId w:val="31"/>
        </w:numPr>
      </w:pPr>
      <w:r>
        <w:t>Bez zmien</w:t>
      </w:r>
    </w:p>
    <w:p w14:paraId="32D9BD8D" w14:textId="77777777" w:rsidR="000E1439" w:rsidRDefault="000E1439" w:rsidP="000E1439">
      <w:pPr>
        <w:pStyle w:val="Nadpis2"/>
      </w:pPr>
      <w:bookmarkStart w:id="36" w:name="_Toc228177337"/>
      <w:r>
        <w:t>Verzia 1.0.12.8</w:t>
      </w:r>
      <w:bookmarkEnd w:id="36"/>
    </w:p>
    <w:p w14:paraId="6649A0C3" w14:textId="77777777" w:rsidR="000E1439" w:rsidRDefault="000E1439" w:rsidP="000E1439">
      <w:pPr>
        <w:numPr>
          <w:ilvl w:val="0"/>
          <w:numId w:val="31"/>
        </w:numPr>
      </w:pPr>
      <w:r>
        <w:t>Bez zmien</w:t>
      </w:r>
    </w:p>
    <w:p w14:paraId="31A9512D" w14:textId="77777777" w:rsidR="00C97B38" w:rsidRPr="00452EF2" w:rsidRDefault="00C97B38" w:rsidP="00C97B38"/>
    <w:p w14:paraId="479BFA3F" w14:textId="77777777" w:rsidR="00E82D97" w:rsidRDefault="00E82D97" w:rsidP="00E82D97">
      <w:pPr>
        <w:pStyle w:val="Nadpis2"/>
      </w:pPr>
      <w:bookmarkStart w:id="37" w:name="_Toc228177338"/>
      <w:r>
        <w:lastRenderedPageBreak/>
        <w:t>Verzia 1.0.13.1</w:t>
      </w:r>
      <w:bookmarkEnd w:id="37"/>
    </w:p>
    <w:p w14:paraId="45DC26FE" w14:textId="77777777" w:rsidR="00E82D97" w:rsidRPr="00E82D97" w:rsidRDefault="00E82D97" w:rsidP="00E82D97">
      <w:pPr>
        <w:numPr>
          <w:ilvl w:val="0"/>
          <w:numId w:val="31"/>
        </w:numPr>
      </w:pPr>
      <w:r>
        <w:t>Pridaná kapitola 4</w:t>
      </w:r>
      <w:r w:rsidR="009C5162">
        <w:t>.</w:t>
      </w:r>
      <w:r>
        <w:t xml:space="preserve">8 </w:t>
      </w:r>
      <w:r w:rsidRPr="00E82D97">
        <w:t xml:space="preserve">Vytvorenie podania </w:t>
      </w:r>
      <w:r w:rsidR="00B724AE">
        <w:t xml:space="preserve">pre </w:t>
      </w:r>
      <w:r w:rsidRPr="00E82D97">
        <w:t>EIDAS</w:t>
      </w:r>
    </w:p>
    <w:p w14:paraId="29D0AB87" w14:textId="77777777" w:rsidR="009C5162" w:rsidRPr="009C5162" w:rsidRDefault="009C5162" w:rsidP="009C5162">
      <w:pPr>
        <w:numPr>
          <w:ilvl w:val="0"/>
          <w:numId w:val="31"/>
        </w:numPr>
      </w:pPr>
      <w:r>
        <w:t xml:space="preserve">Pridaná kapitola 4.10 </w:t>
      </w:r>
      <w:r w:rsidRPr="009C5162">
        <w:t>Odoslanie podania pre EIDAS</w:t>
      </w:r>
    </w:p>
    <w:p w14:paraId="455117EF" w14:textId="77777777" w:rsidR="009C5162" w:rsidRDefault="009C5162" w:rsidP="00DA7B5A">
      <w:pPr>
        <w:numPr>
          <w:ilvl w:val="0"/>
          <w:numId w:val="31"/>
        </w:numPr>
      </w:pPr>
      <w:r>
        <w:t xml:space="preserve">Pridaná kapitola 4.13 </w:t>
      </w:r>
      <w:r w:rsidRPr="009C5162">
        <w:t>Vytvorenie a odoslanie podania pre EIDAS (slúži pre účely vytvorenia a odoslania jednoduchých podaní pre EIDAS)</w:t>
      </w:r>
    </w:p>
    <w:p w14:paraId="53100703" w14:textId="77777777" w:rsidR="00730696" w:rsidRDefault="00730696" w:rsidP="00DA7B5A">
      <w:pPr>
        <w:numPr>
          <w:ilvl w:val="0"/>
          <w:numId w:val="31"/>
        </w:numPr>
      </w:pPr>
      <w:r>
        <w:t xml:space="preserve">Pridaná kapitola 4.13.1 </w:t>
      </w:r>
      <w:r w:rsidRPr="00730696">
        <w:t xml:space="preserve">Podpísanie </w:t>
      </w:r>
      <w:r>
        <w:t>dokumentu</w:t>
      </w:r>
      <w:r w:rsidRPr="00730696">
        <w:t xml:space="preserve"> ASIC podpisom</w:t>
      </w:r>
    </w:p>
    <w:p w14:paraId="28E9DA1B" w14:textId="77777777" w:rsidR="000D2B8A" w:rsidRPr="000D2B8A" w:rsidRDefault="000D2B8A" w:rsidP="000D2B8A">
      <w:pPr>
        <w:numPr>
          <w:ilvl w:val="0"/>
          <w:numId w:val="31"/>
        </w:numPr>
      </w:pPr>
      <w:r>
        <w:t xml:space="preserve">Pridaná kapitola 5.2 </w:t>
      </w:r>
      <w:r w:rsidRPr="000D2B8A">
        <w:t>Poskytnutie zoznamu podaní pre EIDAS pre externé systémy</w:t>
      </w:r>
    </w:p>
    <w:p w14:paraId="2E60F362" w14:textId="77777777" w:rsidR="000D2B8A" w:rsidRPr="000D2B8A" w:rsidRDefault="000D2B8A" w:rsidP="000D2B8A">
      <w:pPr>
        <w:numPr>
          <w:ilvl w:val="0"/>
          <w:numId w:val="31"/>
        </w:numPr>
      </w:pPr>
      <w:r>
        <w:t xml:space="preserve">Pridaná kapitola 5.2.1 </w:t>
      </w:r>
      <w:r w:rsidRPr="000D2B8A">
        <w:t>Poskytnutie konkrétneho podania pre EIDAS zo zoznamu podaní</w:t>
      </w:r>
    </w:p>
    <w:p w14:paraId="5865CB92" w14:textId="77777777" w:rsidR="000D2B8A" w:rsidRDefault="000D2B8A" w:rsidP="00DA7B5A">
      <w:pPr>
        <w:numPr>
          <w:ilvl w:val="0"/>
          <w:numId w:val="31"/>
        </w:numPr>
      </w:pPr>
      <w:r>
        <w:t>Pridaná kapitola 5.5 Poskytnutie detailu podania pre EIDAS</w:t>
      </w:r>
    </w:p>
    <w:p w14:paraId="543F7921" w14:textId="77777777" w:rsidR="000D2B8A" w:rsidRDefault="000D2B8A" w:rsidP="00DA7B5A">
      <w:pPr>
        <w:numPr>
          <w:ilvl w:val="0"/>
          <w:numId w:val="31"/>
        </w:numPr>
      </w:pPr>
      <w:r>
        <w:t xml:space="preserve">Pridaná kapitola 6.2 </w:t>
      </w:r>
      <w:r w:rsidRPr="00CE6455">
        <w:t>Poskytnutie zoznamu zásielok</w:t>
      </w:r>
      <w:r>
        <w:t xml:space="preserve"> pre EIDAS</w:t>
      </w:r>
      <w:r w:rsidRPr="00CE6455">
        <w:t xml:space="preserve"> pre externé systémy</w:t>
      </w:r>
    </w:p>
    <w:p w14:paraId="2216BFB5" w14:textId="77777777" w:rsidR="000D2B8A" w:rsidRDefault="000D2B8A" w:rsidP="00DA7B5A">
      <w:pPr>
        <w:numPr>
          <w:ilvl w:val="0"/>
          <w:numId w:val="31"/>
        </w:numPr>
      </w:pPr>
      <w:r>
        <w:t>Pridaná kapitola 6.2.1 Poskytnutie</w:t>
      </w:r>
      <w:r w:rsidRPr="005E4BA1">
        <w:t xml:space="preserve"> konkrétnej zásielky</w:t>
      </w:r>
      <w:r>
        <w:t xml:space="preserve"> pre EIDAS</w:t>
      </w:r>
      <w:r w:rsidRPr="005E4BA1">
        <w:t xml:space="preserve"> zo zoznamu zásielok</w:t>
      </w:r>
    </w:p>
    <w:p w14:paraId="5DC538A0" w14:textId="77777777" w:rsidR="000D2B8A" w:rsidRDefault="000D2B8A" w:rsidP="00DA7B5A">
      <w:pPr>
        <w:numPr>
          <w:ilvl w:val="0"/>
          <w:numId w:val="31"/>
        </w:numPr>
      </w:pPr>
      <w:r>
        <w:t>Pridaná kapitola 6.5 Poskytnutie detailu zásielky pre EIDAS</w:t>
      </w:r>
    </w:p>
    <w:p w14:paraId="721A42F7" w14:textId="77777777" w:rsidR="000D2B8A" w:rsidRDefault="000D2B8A" w:rsidP="00DA7B5A">
      <w:pPr>
        <w:numPr>
          <w:ilvl w:val="0"/>
          <w:numId w:val="31"/>
        </w:numPr>
      </w:pPr>
      <w:r>
        <w:t>Pridaná kapitola 7.2 Prezeranie obsahu podania/</w:t>
      </w:r>
      <w:r w:rsidRPr="00546DEC">
        <w:t>zásielky</w:t>
      </w:r>
      <w:r>
        <w:t xml:space="preserve"> EIDAS</w:t>
      </w:r>
    </w:p>
    <w:p w14:paraId="7487ECB2" w14:textId="77777777" w:rsidR="000D2B8A" w:rsidRPr="000D2B8A" w:rsidRDefault="000D2B8A" w:rsidP="000D2B8A">
      <w:pPr>
        <w:numPr>
          <w:ilvl w:val="0"/>
          <w:numId w:val="31"/>
        </w:numPr>
      </w:pPr>
      <w:r>
        <w:t xml:space="preserve">Pridaná kapitola 7.5 </w:t>
      </w:r>
      <w:r w:rsidRPr="00546DEC">
        <w:t>Prezerani</w:t>
      </w:r>
      <w:r>
        <w:t xml:space="preserve">e obsahu zloženého elektronického podpisu EIDAS </w:t>
      </w:r>
      <w:r>
        <w:rPr>
          <w:lang w:val="en-US"/>
        </w:rPr>
        <w:t>(</w:t>
      </w:r>
      <w:r>
        <w:t>ASIC podpis</w:t>
      </w:r>
      <w:r>
        <w:rPr>
          <w:lang w:val="en-US"/>
        </w:rPr>
        <w:t>)</w:t>
      </w:r>
    </w:p>
    <w:p w14:paraId="1D906952" w14:textId="77777777" w:rsidR="000D2B8A" w:rsidRDefault="000D2B8A" w:rsidP="000D2B8A">
      <w:pPr>
        <w:numPr>
          <w:ilvl w:val="0"/>
          <w:numId w:val="31"/>
        </w:numPr>
      </w:pPr>
      <w:r>
        <w:t>Pridaná kapitola 9 Sťahovanie číselníkov EKR2</w:t>
      </w:r>
    </w:p>
    <w:p w14:paraId="48251D9E" w14:textId="77777777" w:rsidR="000D2B8A" w:rsidRPr="000D2B8A" w:rsidRDefault="000D2B8A" w:rsidP="000D2B8A">
      <w:pPr>
        <w:numPr>
          <w:ilvl w:val="0"/>
          <w:numId w:val="31"/>
        </w:numPr>
      </w:pPr>
      <w:r w:rsidRPr="00FB7F4B">
        <w:t xml:space="preserve">V kapitole </w:t>
      </w:r>
      <w:r>
        <w:t>10</w:t>
      </w:r>
      <w:r w:rsidRPr="00FB7F4B">
        <w:t>.1. Zapísanie konfiguračných údajov pridané parametre</w:t>
      </w:r>
      <w:r>
        <w:t xml:space="preserve"> </w:t>
      </w:r>
      <w:r w:rsidRPr="000D2B8A">
        <w:rPr>
          <w:rFonts w:ascii="Courier New" w:hAnsi="Courier New" w:cs="Courier New"/>
        </w:rPr>
        <w:t>UrlHistServiceEkr2</w:t>
      </w:r>
      <w:r>
        <w:t xml:space="preserve"> a </w:t>
      </w:r>
      <w:r w:rsidRPr="0075608B">
        <w:rPr>
          <w:rFonts w:ascii="Courier New" w:hAnsi="Courier New" w:cs="Courier New"/>
        </w:rPr>
        <w:t>UrlReceiverServiceEkr2</w:t>
      </w:r>
    </w:p>
    <w:p w14:paraId="52EE2464" w14:textId="77777777" w:rsidR="00E82D97" w:rsidRPr="00AF259C" w:rsidRDefault="00E82D97" w:rsidP="009C5162">
      <w:pPr>
        <w:ind w:left="720"/>
      </w:pPr>
    </w:p>
    <w:p w14:paraId="14F7030C" w14:textId="77777777" w:rsidR="002D0508" w:rsidRDefault="002D0508" w:rsidP="002D0508">
      <w:pPr>
        <w:pStyle w:val="Nadpis2"/>
      </w:pPr>
      <w:bookmarkStart w:id="38" w:name="_Toc228177339"/>
      <w:r>
        <w:t>Verzia 1.0.13.2</w:t>
      </w:r>
      <w:bookmarkEnd w:id="38"/>
    </w:p>
    <w:p w14:paraId="633C9A5B" w14:textId="77777777" w:rsidR="002D0508" w:rsidRDefault="002D0508" w:rsidP="002D0508">
      <w:pPr>
        <w:numPr>
          <w:ilvl w:val="0"/>
          <w:numId w:val="31"/>
        </w:numPr>
      </w:pPr>
      <w:r>
        <w:t>Bez zmien</w:t>
      </w:r>
    </w:p>
    <w:p w14:paraId="26FA7B56" w14:textId="77777777" w:rsidR="001D0D59" w:rsidRDefault="001D0D59" w:rsidP="001D0D59"/>
    <w:p w14:paraId="725A69C1" w14:textId="77777777" w:rsidR="007D2C0E" w:rsidRDefault="007D2C0E" w:rsidP="007D2C0E">
      <w:pPr>
        <w:pStyle w:val="Nadpis2"/>
      </w:pPr>
      <w:bookmarkStart w:id="39" w:name="_Toc228177340"/>
      <w:r>
        <w:t>Verzia 1.0.13.3</w:t>
      </w:r>
      <w:bookmarkEnd w:id="39"/>
    </w:p>
    <w:p w14:paraId="11981750" w14:textId="77777777" w:rsidR="007D2C0E" w:rsidRDefault="007D2C0E" w:rsidP="007D2C0E">
      <w:pPr>
        <w:numPr>
          <w:ilvl w:val="0"/>
          <w:numId w:val="31"/>
        </w:numPr>
      </w:pPr>
      <w:r>
        <w:t xml:space="preserve">Pridaná kapitola 7.2.1 </w:t>
      </w:r>
      <w:r w:rsidRPr="00647497">
        <w:t>Poskytnutie konkrétneho objektu zo zoznamu objektov v</w:t>
      </w:r>
      <w:r>
        <w:t> </w:t>
      </w:r>
      <w:r w:rsidRPr="00647497">
        <w:t>MessageContaineri</w:t>
      </w:r>
    </w:p>
    <w:p w14:paraId="12C317D4" w14:textId="77777777" w:rsidR="007D2C0E" w:rsidRDefault="007D2C0E" w:rsidP="007D2C0E">
      <w:pPr>
        <w:numPr>
          <w:ilvl w:val="0"/>
          <w:numId w:val="31"/>
        </w:numPr>
      </w:pPr>
      <w:r>
        <w:t xml:space="preserve">Pridaná kapitola 7.5.1 </w:t>
      </w:r>
      <w:r w:rsidRPr="00AA5330">
        <w:t>Poskytnutie konkrétneho SignatureInfoAsic zo zoznamu SignatureInfoAsic</w:t>
      </w:r>
    </w:p>
    <w:p w14:paraId="6175E998" w14:textId="77777777" w:rsidR="007D2C0E" w:rsidRDefault="007D2C0E" w:rsidP="007D2C0E">
      <w:pPr>
        <w:numPr>
          <w:ilvl w:val="0"/>
          <w:numId w:val="31"/>
        </w:numPr>
      </w:pPr>
      <w:r>
        <w:t xml:space="preserve">Pridaná kapitola 7.5.2 </w:t>
      </w:r>
      <w:r w:rsidRPr="00AA5330">
        <w:t>Poskytnutie konkrétneho SignedObjectInfoAsic zo zoznamu SignedObjectInfoAsic</w:t>
      </w:r>
    </w:p>
    <w:p w14:paraId="038F544C" w14:textId="77777777" w:rsidR="007D2C0E" w:rsidRDefault="007D2C0E" w:rsidP="007D2C0E"/>
    <w:p w14:paraId="2CA1A68D" w14:textId="77777777" w:rsidR="001D0D59" w:rsidRDefault="001D0D59" w:rsidP="001D0D59">
      <w:pPr>
        <w:pStyle w:val="Nadpis2"/>
      </w:pPr>
      <w:bookmarkStart w:id="40" w:name="_Toc228177341"/>
      <w:r>
        <w:t>Verzia 1.0.14.1</w:t>
      </w:r>
      <w:bookmarkEnd w:id="40"/>
    </w:p>
    <w:p w14:paraId="507F38E0" w14:textId="77777777" w:rsidR="001D0D59" w:rsidRDefault="001D0D59" w:rsidP="001D0D59"/>
    <w:p w14:paraId="3BB5D86B" w14:textId="77777777" w:rsidR="00AB2496" w:rsidRDefault="00AB2496" w:rsidP="00AB2496">
      <w:pPr>
        <w:numPr>
          <w:ilvl w:val="0"/>
          <w:numId w:val="31"/>
        </w:numPr>
      </w:pPr>
      <w:r>
        <w:t xml:space="preserve">Pridaná kapitola 4.6 </w:t>
      </w:r>
      <w:r w:rsidRPr="00AB2496">
        <w:t>Pridanie do kolekcie príloh EIDAS</w:t>
      </w:r>
    </w:p>
    <w:p w14:paraId="4A3C620E" w14:textId="77777777" w:rsidR="00AB2496" w:rsidRDefault="00AB2496" w:rsidP="00AB2496">
      <w:pPr>
        <w:numPr>
          <w:ilvl w:val="0"/>
          <w:numId w:val="31"/>
        </w:numPr>
      </w:pPr>
      <w:r>
        <w:t xml:space="preserve">Pridaná kapitola 4.8 </w:t>
      </w:r>
      <w:r w:rsidRPr="00AB2496">
        <w:t>Zmazanie kolekcie príloh EIDAS</w:t>
      </w:r>
    </w:p>
    <w:p w14:paraId="098A7D1E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4.14 </w:t>
      </w:r>
      <w:r w:rsidRPr="00AB2496">
        <w:t>Odoslanie podania pre EIDAS (prílohy)</w:t>
      </w:r>
    </w:p>
    <w:p w14:paraId="20EEAD0F" w14:textId="77777777" w:rsidR="00AB2496" w:rsidRDefault="00AB2496" w:rsidP="00AB2496">
      <w:pPr>
        <w:numPr>
          <w:ilvl w:val="0"/>
          <w:numId w:val="31"/>
        </w:numPr>
      </w:pPr>
      <w:r>
        <w:t xml:space="preserve">Pridaná kapitola 4.16 </w:t>
      </w:r>
      <w:r w:rsidRPr="00AB2496">
        <w:t>Vytvorenie a odoslanie podania pre EIDAS (slúži pre účely vytvorenia a odoslania jednoduchých podaní pre EIDAS</w:t>
      </w:r>
    </w:p>
    <w:p w14:paraId="7F71E506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4.18 </w:t>
      </w:r>
      <w:r w:rsidRPr="00AB2496">
        <w:t>Vytvorenie a odoslanie podania pre EIDAS (prílohy)</w:t>
      </w:r>
    </w:p>
    <w:p w14:paraId="4F6C0972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4.20 </w:t>
      </w:r>
      <w:r w:rsidRPr="00AB2496">
        <w:t>Vytvorenie a odoslanie podania pre EIDAS (prílohy) s použitím pridania do kolekcie</w:t>
      </w:r>
    </w:p>
    <w:p w14:paraId="7EB33466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5.4 </w:t>
      </w:r>
      <w:r w:rsidRPr="00AB2496">
        <w:t>Poskytnutie zoznamu podaní pre EIDAS pre externé systémy (prílohy)</w:t>
      </w:r>
    </w:p>
    <w:p w14:paraId="3BEE3307" w14:textId="77777777" w:rsidR="00AB2496" w:rsidRPr="00E82D97" w:rsidRDefault="00AB2496" w:rsidP="00AB2496">
      <w:pPr>
        <w:numPr>
          <w:ilvl w:val="0"/>
          <w:numId w:val="31"/>
        </w:numPr>
      </w:pPr>
      <w:r>
        <w:lastRenderedPageBreak/>
        <w:t xml:space="preserve">Pridaná kapitola 5.4.1 </w:t>
      </w:r>
      <w:r w:rsidRPr="00AB2496">
        <w:t>Poskytnutie konkrétneho podania pre EIDAS zo zoznamu podaní (prílohy)</w:t>
      </w:r>
    </w:p>
    <w:p w14:paraId="3C2864B1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5.8 </w:t>
      </w:r>
      <w:r w:rsidRPr="00AB2496">
        <w:t>Poskytnutie detailu podania pre EIDAS (prílohy)</w:t>
      </w:r>
    </w:p>
    <w:p w14:paraId="74ABA946" w14:textId="77777777" w:rsidR="00AB2496" w:rsidRDefault="00AB2496" w:rsidP="00AB2496">
      <w:pPr>
        <w:numPr>
          <w:ilvl w:val="0"/>
          <w:numId w:val="31"/>
        </w:numPr>
      </w:pPr>
      <w:r>
        <w:t xml:space="preserve">Pridaná kapitola 6.4 </w:t>
      </w:r>
      <w:r w:rsidRPr="00AB2496">
        <w:t>Poskytnutie zoznamu zásielok pre EIDAS pre externé systémy (prílohy)</w:t>
      </w:r>
    </w:p>
    <w:p w14:paraId="7889CD80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6.4.1 </w:t>
      </w:r>
      <w:r w:rsidRPr="00AB2496">
        <w:t>Poskytnutie konkrétnej zásielky pre EIDAS zo zoznamu zásielok (prílohy)</w:t>
      </w:r>
    </w:p>
    <w:p w14:paraId="599D9711" w14:textId="77777777" w:rsidR="00AB2496" w:rsidRPr="00E82D97" w:rsidRDefault="00AB2496" w:rsidP="00AB2496">
      <w:pPr>
        <w:numPr>
          <w:ilvl w:val="0"/>
          <w:numId w:val="31"/>
        </w:numPr>
      </w:pPr>
      <w:r>
        <w:t xml:space="preserve">Pridaná kapitola 6.8 </w:t>
      </w:r>
      <w:r w:rsidRPr="00AB2496">
        <w:t>Poskytnutie detailu zásielky pre EIDAS (prílohy)</w:t>
      </w:r>
    </w:p>
    <w:p w14:paraId="0DB952DA" w14:textId="77777777" w:rsidR="00AB2496" w:rsidRDefault="00AB2496" w:rsidP="00887D26">
      <w:pPr>
        <w:ind w:left="360"/>
      </w:pPr>
    </w:p>
    <w:p w14:paraId="19AC2959" w14:textId="77777777" w:rsidR="00887D26" w:rsidRDefault="00887D26" w:rsidP="00887D26">
      <w:pPr>
        <w:pStyle w:val="Nadpis2"/>
      </w:pPr>
      <w:bookmarkStart w:id="41" w:name="_Toc228177342"/>
      <w:r>
        <w:t>Verzia 1.0.14.2</w:t>
      </w:r>
      <w:bookmarkEnd w:id="41"/>
    </w:p>
    <w:p w14:paraId="7CBAFEFD" w14:textId="77777777" w:rsidR="00887D26" w:rsidRDefault="00887D26" w:rsidP="00887D26">
      <w:pPr>
        <w:numPr>
          <w:ilvl w:val="0"/>
          <w:numId w:val="31"/>
        </w:numPr>
      </w:pPr>
      <w:r>
        <w:t>Bez zmien</w:t>
      </w:r>
    </w:p>
    <w:p w14:paraId="2CD530F0" w14:textId="77777777" w:rsidR="00647497" w:rsidRDefault="00647497" w:rsidP="00647497"/>
    <w:p w14:paraId="09C338F0" w14:textId="77777777" w:rsidR="00647497" w:rsidRDefault="00647497" w:rsidP="00647497">
      <w:pPr>
        <w:pStyle w:val="Nadpis2"/>
      </w:pPr>
      <w:bookmarkStart w:id="42" w:name="_Toc228177343"/>
      <w:r>
        <w:t>Verzia 1.0.14.3</w:t>
      </w:r>
      <w:bookmarkEnd w:id="42"/>
    </w:p>
    <w:p w14:paraId="216C092F" w14:textId="77777777" w:rsidR="00647497" w:rsidRDefault="00647497" w:rsidP="00647497">
      <w:pPr>
        <w:numPr>
          <w:ilvl w:val="0"/>
          <w:numId w:val="31"/>
        </w:numPr>
      </w:pPr>
      <w:r>
        <w:t xml:space="preserve">Pridaná kapitola 7.2.1 </w:t>
      </w:r>
      <w:r w:rsidRPr="00647497">
        <w:t>Poskytnutie konkrétneho objektu zo zoznamu objektov v</w:t>
      </w:r>
      <w:r w:rsidR="00AD6431">
        <w:t> </w:t>
      </w:r>
      <w:r w:rsidRPr="00647497">
        <w:t>MessageContaineri</w:t>
      </w:r>
    </w:p>
    <w:p w14:paraId="48A91A2E" w14:textId="77777777" w:rsidR="00AD6431" w:rsidRDefault="00AD6431" w:rsidP="00AA5330">
      <w:pPr>
        <w:numPr>
          <w:ilvl w:val="0"/>
          <w:numId w:val="31"/>
        </w:numPr>
      </w:pPr>
      <w:r>
        <w:t xml:space="preserve">Pridaná kapitola 7.5.1 </w:t>
      </w:r>
      <w:r w:rsidR="00AA5330" w:rsidRPr="00AA5330">
        <w:t>Poskytnutie konkrétneho SignatureInfoAsic zo zoznamu SignatureInfoAsic</w:t>
      </w:r>
    </w:p>
    <w:p w14:paraId="1A5E22D7" w14:textId="77777777" w:rsidR="00AD6431" w:rsidRDefault="00AD6431" w:rsidP="00AA5330">
      <w:pPr>
        <w:numPr>
          <w:ilvl w:val="0"/>
          <w:numId w:val="31"/>
        </w:numPr>
      </w:pPr>
      <w:r>
        <w:t xml:space="preserve">Pridaná kapitola 7.5.2 </w:t>
      </w:r>
      <w:r w:rsidR="00AA5330" w:rsidRPr="00AA5330">
        <w:t>Poskytnutie konkrétneho SignedObjectInfoAsic zo zoznamu SignedObjectInfoAsic</w:t>
      </w:r>
    </w:p>
    <w:p w14:paraId="286B5A90" w14:textId="77777777" w:rsidR="00AD6431" w:rsidRDefault="00AD6431" w:rsidP="00AD6431"/>
    <w:p w14:paraId="397E1297" w14:textId="77777777" w:rsidR="00867235" w:rsidRDefault="00867235" w:rsidP="00867235">
      <w:pPr>
        <w:pStyle w:val="Nadpis2"/>
      </w:pPr>
      <w:bookmarkStart w:id="43" w:name="_Toc228177344"/>
      <w:r>
        <w:t>Verzia 1.0.15.1</w:t>
      </w:r>
      <w:bookmarkEnd w:id="43"/>
    </w:p>
    <w:p w14:paraId="349C0140" w14:textId="77777777" w:rsidR="00867235" w:rsidRDefault="00867235" w:rsidP="00867235"/>
    <w:p w14:paraId="5FE8B849" w14:textId="77777777" w:rsidR="00867235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Pridanie do kolekcie príloh </w:t>
      </w:r>
      <w:r>
        <w:t>eCommerce</w:t>
      </w:r>
    </w:p>
    <w:p w14:paraId="7DF29FA8" w14:textId="77777777" w:rsidR="00867235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Zmazanie kolekcie príloh </w:t>
      </w:r>
      <w:r>
        <w:t>eCommerce</w:t>
      </w:r>
    </w:p>
    <w:p w14:paraId="5FE3F9BF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Odoslanie podania pre </w:t>
      </w:r>
      <w:r>
        <w:t>eCommerce</w:t>
      </w:r>
      <w:r w:rsidRPr="00AB2496">
        <w:t xml:space="preserve"> (prílohy)</w:t>
      </w:r>
    </w:p>
    <w:p w14:paraId="47F10F32" w14:textId="77777777" w:rsidR="00867235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Vytvorenie a odoslanie podania pre </w:t>
      </w:r>
      <w:r>
        <w:t>eCommerce</w:t>
      </w:r>
      <w:r w:rsidRPr="00AB2496">
        <w:t xml:space="preserve"> (slúži pre účely vytvorenia a odoslania jednoduchých podaní pre </w:t>
      </w:r>
      <w:r>
        <w:t>eCommerce</w:t>
      </w:r>
    </w:p>
    <w:p w14:paraId="05E0BFD8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Vytvorenie a odoslanie podania pre </w:t>
      </w:r>
      <w:r>
        <w:t>eCommerce</w:t>
      </w:r>
      <w:r w:rsidRPr="00AB2496">
        <w:t xml:space="preserve"> (prílohy)</w:t>
      </w:r>
    </w:p>
    <w:p w14:paraId="1A2C6A4F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Vytvorenie a odoslanie podania pre </w:t>
      </w:r>
      <w:r>
        <w:t>eCommerce</w:t>
      </w:r>
      <w:r w:rsidRPr="00AB2496">
        <w:t xml:space="preserve"> (prílohy) s použitím pridania do kolekcie</w:t>
      </w:r>
    </w:p>
    <w:p w14:paraId="34F70BF4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zoznamu podaní pre </w:t>
      </w:r>
      <w:r>
        <w:t>eCommerce</w:t>
      </w:r>
      <w:r w:rsidRPr="00AB2496">
        <w:t xml:space="preserve"> pre externé systémy (prílohy)</w:t>
      </w:r>
    </w:p>
    <w:p w14:paraId="04924C69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konkrétneho podania pre </w:t>
      </w:r>
      <w:r>
        <w:t>eCommerce</w:t>
      </w:r>
      <w:r w:rsidRPr="00AB2496">
        <w:t xml:space="preserve"> zo zoznamu podaní (prílohy)</w:t>
      </w:r>
    </w:p>
    <w:p w14:paraId="7B8A1788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detailu podania pre </w:t>
      </w:r>
      <w:r>
        <w:t>eCommerce</w:t>
      </w:r>
      <w:r w:rsidRPr="00AB2496">
        <w:t xml:space="preserve"> (prílohy)</w:t>
      </w:r>
    </w:p>
    <w:p w14:paraId="7BB5AFDE" w14:textId="77777777" w:rsidR="00867235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zoznamu zásielok pre </w:t>
      </w:r>
      <w:r>
        <w:t>eCommerce</w:t>
      </w:r>
      <w:r w:rsidRPr="00AB2496">
        <w:t xml:space="preserve"> pre externé systémy (prílohy)</w:t>
      </w:r>
    </w:p>
    <w:p w14:paraId="0428D468" w14:textId="77777777" w:rsidR="00867235" w:rsidRPr="00E82D97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konkrétnej zásielky pre </w:t>
      </w:r>
      <w:r>
        <w:t>eCommerce</w:t>
      </w:r>
      <w:r w:rsidRPr="00AB2496">
        <w:t xml:space="preserve"> zo zoznamu zásielok (prílohy)</w:t>
      </w:r>
    </w:p>
    <w:p w14:paraId="2D695DE4" w14:textId="77777777" w:rsidR="00867235" w:rsidRDefault="00867235" w:rsidP="00867235">
      <w:pPr>
        <w:numPr>
          <w:ilvl w:val="0"/>
          <w:numId w:val="31"/>
        </w:numPr>
      </w:pPr>
      <w:r>
        <w:t xml:space="preserve">Pridaná kapitola </w:t>
      </w:r>
      <w:r w:rsidRPr="00AB2496">
        <w:t xml:space="preserve">Poskytnutie detailu zásielky pre </w:t>
      </w:r>
      <w:r>
        <w:t>eCommerce</w:t>
      </w:r>
      <w:r w:rsidRPr="00AB2496">
        <w:t xml:space="preserve"> (prílohy)</w:t>
      </w:r>
    </w:p>
    <w:p w14:paraId="3E43D1F0" w14:textId="77777777" w:rsidR="00873F60" w:rsidRPr="00873F60" w:rsidRDefault="00873F60" w:rsidP="00873F60">
      <w:pPr>
        <w:numPr>
          <w:ilvl w:val="0"/>
          <w:numId w:val="31"/>
        </w:numPr>
      </w:pPr>
      <w:r>
        <w:t xml:space="preserve">Pridaná kapitola </w:t>
      </w:r>
      <w:r w:rsidRPr="00873F60">
        <w:t>Prihlásenie pomocou podpisového certifikátu do prostredia eCommerce</w:t>
      </w:r>
    </w:p>
    <w:p w14:paraId="4AD9C36C" w14:textId="77777777" w:rsidR="00873F60" w:rsidRPr="00873F60" w:rsidRDefault="00873F60" w:rsidP="00873F60">
      <w:pPr>
        <w:numPr>
          <w:ilvl w:val="0"/>
          <w:numId w:val="31"/>
        </w:numPr>
      </w:pPr>
      <w:r>
        <w:t xml:space="preserve">Pridaná kapitola </w:t>
      </w:r>
      <w:r w:rsidRPr="00873F60">
        <w:t>Prihlásenie pomocou mena a hesla do prostredia eCommerce</w:t>
      </w:r>
    </w:p>
    <w:p w14:paraId="1F2ADAE8" w14:textId="77777777" w:rsidR="00873F60" w:rsidRPr="00E82D97" w:rsidRDefault="00873F60" w:rsidP="007A5AD2">
      <w:pPr>
        <w:numPr>
          <w:ilvl w:val="0"/>
          <w:numId w:val="31"/>
        </w:numPr>
      </w:pPr>
      <w:r>
        <w:t xml:space="preserve">Pridaná kapitola </w:t>
      </w:r>
      <w:r w:rsidRPr="00873F60">
        <w:t>Odhlásenie používateľa z prostredia eCommerce</w:t>
      </w:r>
    </w:p>
    <w:p w14:paraId="4A1CB37F" w14:textId="77777777" w:rsidR="002E06F5" w:rsidRDefault="002E06F5" w:rsidP="002E06F5">
      <w:pPr>
        <w:pStyle w:val="Nadpis2"/>
      </w:pPr>
      <w:bookmarkStart w:id="44" w:name="_Toc228177345"/>
      <w:r>
        <w:lastRenderedPageBreak/>
        <w:t>Verzia 1.0.15.2</w:t>
      </w:r>
      <w:bookmarkEnd w:id="44"/>
    </w:p>
    <w:p w14:paraId="4A1EF856" w14:textId="77777777" w:rsidR="00647497" w:rsidRDefault="002E06F5" w:rsidP="002E06F5">
      <w:pPr>
        <w:pStyle w:val="Odsekzoznamu"/>
        <w:numPr>
          <w:ilvl w:val="0"/>
          <w:numId w:val="31"/>
        </w:numPr>
      </w:pPr>
      <w:r>
        <w:t>Bez zmien</w:t>
      </w:r>
    </w:p>
    <w:p w14:paraId="2129D5FC" w14:textId="77777777" w:rsidR="0076116A" w:rsidRDefault="0076116A" w:rsidP="0076116A">
      <w:pPr>
        <w:pStyle w:val="Nadpis2"/>
      </w:pPr>
      <w:bookmarkStart w:id="45" w:name="_Toc228177346"/>
      <w:r>
        <w:t>Verzia 1.0.15.3</w:t>
      </w:r>
      <w:bookmarkEnd w:id="45"/>
    </w:p>
    <w:p w14:paraId="5D02D6BF" w14:textId="77777777" w:rsidR="0076116A" w:rsidRPr="00E82D97" w:rsidRDefault="0076116A" w:rsidP="0076116A">
      <w:pPr>
        <w:pStyle w:val="Odsekzoznamu"/>
        <w:numPr>
          <w:ilvl w:val="0"/>
          <w:numId w:val="31"/>
        </w:numPr>
      </w:pPr>
      <w:r>
        <w:t>Bez zmien</w:t>
      </w:r>
    </w:p>
    <w:p w14:paraId="50F5520D" w14:textId="77777777" w:rsidR="0076116A" w:rsidRDefault="0076116A" w:rsidP="0076116A">
      <w:pPr>
        <w:pStyle w:val="Nadpis2"/>
      </w:pPr>
      <w:bookmarkStart w:id="46" w:name="_Toc228177347"/>
      <w:r>
        <w:t>Verzia 1.0.15.4</w:t>
      </w:r>
      <w:bookmarkEnd w:id="46"/>
    </w:p>
    <w:p w14:paraId="6E598F71" w14:textId="77777777" w:rsidR="0076116A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3.2.</w:t>
      </w:r>
      <w:r>
        <w:t xml:space="preserve"> </w:t>
      </w:r>
      <w:r w:rsidRPr="0076116A">
        <w:t>Prihlásenie pomocou podpisového certifikátu – výzva (krok 1)</w:t>
      </w:r>
    </w:p>
    <w:p w14:paraId="7CE0D044" w14:textId="77777777" w:rsidR="0076116A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3.3.</w:t>
      </w:r>
      <w:r>
        <w:t xml:space="preserve"> </w:t>
      </w:r>
      <w:r w:rsidRPr="0076116A">
        <w:t>Prihlásenie pomocou podpisového certifikátu – odoslanie podpísanej výzvy (krok 2)</w:t>
      </w:r>
    </w:p>
    <w:p w14:paraId="57A2C866" w14:textId="77777777" w:rsidR="0076116A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3.5.</w:t>
      </w:r>
      <w:r>
        <w:t xml:space="preserve"> </w:t>
      </w:r>
      <w:r w:rsidRPr="0076116A">
        <w:t>Prihlásenie pomocou podpisového certifikátu do prostredia eCommerce – výzva (krok 1)</w:t>
      </w:r>
    </w:p>
    <w:p w14:paraId="1AEEC919" w14:textId="77777777" w:rsidR="0076116A" w:rsidRPr="00E82D97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3.6.</w:t>
      </w:r>
      <w:r>
        <w:t xml:space="preserve"> </w:t>
      </w:r>
      <w:r w:rsidRPr="0076116A">
        <w:t>Prihlásenie pomocou podpisového certifikátu do prostredia eCommerce – odoslanie podpísanej výzvy (krok 2)</w:t>
      </w:r>
    </w:p>
    <w:p w14:paraId="55A587F7" w14:textId="77777777" w:rsidR="0076116A" w:rsidRPr="00E82D97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3.11.</w:t>
      </w:r>
      <w:r>
        <w:t xml:space="preserve"> </w:t>
      </w:r>
      <w:r w:rsidRPr="0076116A">
        <w:t>Naplnenie TokenDescriptora po prihlásení</w:t>
      </w:r>
    </w:p>
    <w:p w14:paraId="4A5DFE4C" w14:textId="77777777" w:rsidR="0076116A" w:rsidRDefault="0076116A" w:rsidP="0076116A">
      <w:pPr>
        <w:pStyle w:val="Odsekzoznamu"/>
        <w:numPr>
          <w:ilvl w:val="0"/>
          <w:numId w:val="31"/>
        </w:numPr>
      </w:pPr>
      <w:r>
        <w:t xml:space="preserve">Pridaná kapitola </w:t>
      </w:r>
      <w:r w:rsidRPr="0076116A">
        <w:t>3.12.</w:t>
      </w:r>
      <w:r>
        <w:t xml:space="preserve"> </w:t>
      </w:r>
      <w:r w:rsidRPr="0076116A">
        <w:t>Naplnenie TokenDescriptora po prihlásení sa do prostredia eCommerce</w:t>
      </w:r>
    </w:p>
    <w:p w14:paraId="12F19536" w14:textId="77777777" w:rsidR="008E2B1C" w:rsidRDefault="008E2B1C" w:rsidP="008E2B1C">
      <w:pPr>
        <w:pStyle w:val="Nadpis2"/>
      </w:pPr>
      <w:bookmarkStart w:id="47" w:name="_Toc228177348"/>
      <w:r>
        <w:t>Verzia 1.0.16.1</w:t>
      </w:r>
      <w:bookmarkEnd w:id="47"/>
    </w:p>
    <w:p w14:paraId="58F5E5CC" w14:textId="77777777" w:rsidR="008E2B1C" w:rsidRDefault="008E2B1C" w:rsidP="008E2B1C">
      <w:pPr>
        <w:pStyle w:val="Odsekzoznamu"/>
        <w:numPr>
          <w:ilvl w:val="0"/>
          <w:numId w:val="31"/>
        </w:numPr>
      </w:pPr>
      <w:r>
        <w:t>Bez zmien</w:t>
      </w:r>
    </w:p>
    <w:p w14:paraId="6C7DB140" w14:textId="77777777" w:rsidR="0088157F" w:rsidRDefault="0088157F" w:rsidP="0088157F">
      <w:pPr>
        <w:pStyle w:val="Nadpis2"/>
      </w:pPr>
      <w:bookmarkStart w:id="48" w:name="_Toc228177349"/>
      <w:r>
        <w:t>Verzia 1.0.16.2</w:t>
      </w:r>
      <w:bookmarkEnd w:id="48"/>
    </w:p>
    <w:p w14:paraId="2D05E4E7" w14:textId="77777777" w:rsidR="0088157F" w:rsidRPr="00E82D97" w:rsidRDefault="00CC26C2" w:rsidP="00EB47AF">
      <w:pPr>
        <w:pStyle w:val="Odsekzoznamu"/>
        <w:numPr>
          <w:ilvl w:val="0"/>
          <w:numId w:val="31"/>
        </w:numPr>
      </w:pPr>
      <w:r>
        <w:t>Pridaná sekcia</w:t>
      </w:r>
      <w:r w:rsidR="001C555B">
        <w:t xml:space="preserve"> 5 k</w:t>
      </w:r>
      <w:r w:rsidR="001C555B">
        <w:rPr>
          <w:lang w:val="en-US"/>
        </w:rPr>
        <w:t>),</w:t>
      </w:r>
      <w:r w:rsidRPr="00CC26C2">
        <w:t xml:space="preserve"> </w:t>
      </w:r>
      <w:r>
        <w:t xml:space="preserve">v kapitole </w:t>
      </w:r>
      <w:r w:rsidRPr="00CC26C2">
        <w:t>Sťahovanie číselníkov EKR2</w:t>
      </w:r>
      <w:r w:rsidR="001C555B">
        <w:t>,</w:t>
      </w:r>
      <w:r>
        <w:t xml:space="preserve"> v zmenenej číselníkovej triede Typ objektu </w:t>
      </w:r>
      <w:r w:rsidRPr="00B56F56">
        <w:rPr>
          <w:color w:val="FF0000"/>
        </w:rPr>
        <w:t xml:space="preserve">TUCEP </w:t>
      </w:r>
      <w:r>
        <w:t xml:space="preserve">pribudla informácia o type podpisovej transformácie </w:t>
      </w:r>
    </w:p>
    <w:p w14:paraId="562B471C" w14:textId="77777777" w:rsidR="00C523EF" w:rsidRDefault="00C523EF" w:rsidP="00C523EF">
      <w:pPr>
        <w:pStyle w:val="Nadpis2"/>
      </w:pPr>
      <w:bookmarkStart w:id="49" w:name="_Toc228177350"/>
      <w:r>
        <w:t>Verzia 1.0.16.3</w:t>
      </w:r>
      <w:bookmarkEnd w:id="49"/>
    </w:p>
    <w:p w14:paraId="5553EB2A" w14:textId="77777777" w:rsidR="00C523EF" w:rsidRDefault="00C523EF" w:rsidP="00C523EF">
      <w:pPr>
        <w:pStyle w:val="Odsekzoznamu"/>
        <w:numPr>
          <w:ilvl w:val="0"/>
          <w:numId w:val="31"/>
        </w:numPr>
      </w:pPr>
      <w:r>
        <w:t>Bez zmien</w:t>
      </w:r>
    </w:p>
    <w:p w14:paraId="00D6280A" w14:textId="325022E1" w:rsidR="00744BD2" w:rsidRDefault="00744BD2" w:rsidP="00744BD2">
      <w:pPr>
        <w:pStyle w:val="Nadpis2"/>
      </w:pPr>
      <w:bookmarkStart w:id="50" w:name="_Toc228177351"/>
      <w:r>
        <w:t>Verzia 1.0.16.4</w:t>
      </w:r>
      <w:bookmarkEnd w:id="50"/>
    </w:p>
    <w:p w14:paraId="32CABE2F" w14:textId="77777777" w:rsidR="00744BD2" w:rsidRDefault="00744BD2" w:rsidP="00744BD2">
      <w:pPr>
        <w:pStyle w:val="Odsekzoznamu"/>
        <w:numPr>
          <w:ilvl w:val="0"/>
          <w:numId w:val="31"/>
        </w:numPr>
      </w:pPr>
      <w:r>
        <w:t>Bez zmien</w:t>
      </w:r>
    </w:p>
    <w:p w14:paraId="710EB2F3" w14:textId="2F36D936" w:rsidR="000B7058" w:rsidRDefault="000B7058" w:rsidP="000B7058">
      <w:pPr>
        <w:pStyle w:val="Nadpis2"/>
      </w:pPr>
      <w:bookmarkStart w:id="51" w:name="_Toc228177352"/>
      <w:r>
        <w:t>Verzia 1.16.5</w:t>
      </w:r>
      <w:bookmarkEnd w:id="51"/>
    </w:p>
    <w:p w14:paraId="2A008583" w14:textId="62A1DC46" w:rsidR="000B7058" w:rsidRDefault="000B7058" w:rsidP="00806C2A">
      <w:pPr>
        <w:pStyle w:val="Odsekzoznamu"/>
        <w:numPr>
          <w:ilvl w:val="0"/>
          <w:numId w:val="31"/>
        </w:numPr>
      </w:pPr>
      <w:r>
        <w:t>Bez zmien</w:t>
      </w:r>
    </w:p>
    <w:p w14:paraId="4151C15F" w14:textId="6A5B43C9" w:rsidR="003179F8" w:rsidRDefault="003179F8" w:rsidP="003179F8">
      <w:pPr>
        <w:pStyle w:val="Nadpis2"/>
      </w:pPr>
      <w:bookmarkStart w:id="52" w:name="_Toc228177353"/>
      <w:r>
        <w:t>Verzia 1.16.6</w:t>
      </w:r>
      <w:bookmarkEnd w:id="52"/>
    </w:p>
    <w:p w14:paraId="78743AC4" w14:textId="77777777" w:rsidR="003179F8" w:rsidRDefault="003179F8" w:rsidP="003179F8">
      <w:pPr>
        <w:pStyle w:val="Odsekzoznamu"/>
        <w:numPr>
          <w:ilvl w:val="0"/>
          <w:numId w:val="31"/>
        </w:numPr>
      </w:pPr>
      <w:r>
        <w:t>Bez zmien</w:t>
      </w:r>
    </w:p>
    <w:p w14:paraId="446DBF54" w14:textId="77777777" w:rsidR="003179F8" w:rsidRDefault="003179F8" w:rsidP="003179F8">
      <w:pPr>
        <w:pStyle w:val="Odsekzoznamu"/>
      </w:pPr>
    </w:p>
    <w:p w14:paraId="0F719CFA" w14:textId="77777777" w:rsidR="008E2B1C" w:rsidRPr="00E82D97" w:rsidRDefault="008E2B1C" w:rsidP="008E2B1C">
      <w:pPr>
        <w:pStyle w:val="Odsekzoznamu"/>
      </w:pPr>
    </w:p>
    <w:p w14:paraId="149FD9D2" w14:textId="77777777" w:rsidR="0076116A" w:rsidRDefault="0076116A" w:rsidP="0076116A"/>
    <w:p w14:paraId="53740D34" w14:textId="77777777" w:rsidR="0076116A" w:rsidRPr="00E82D97" w:rsidRDefault="0076116A" w:rsidP="0076116A"/>
    <w:p w14:paraId="262B5B69" w14:textId="77777777" w:rsidR="002D0508" w:rsidRPr="002D0508" w:rsidRDefault="002D0508" w:rsidP="002D0508"/>
    <w:p w14:paraId="685E849D" w14:textId="77777777" w:rsidR="00E82D97" w:rsidRPr="00AF259C" w:rsidRDefault="00E82D97" w:rsidP="00E82D97"/>
    <w:p w14:paraId="0D126117" w14:textId="77777777" w:rsidR="00AF259C" w:rsidRDefault="00AF259C" w:rsidP="00AF259C">
      <w:pPr>
        <w:pStyle w:val="Odsekzoznamu"/>
        <w:spacing w:after="160" w:line="256" w:lineRule="auto"/>
      </w:pPr>
    </w:p>
    <w:p w14:paraId="152371F8" w14:textId="77777777" w:rsidR="00500D9B" w:rsidRPr="00500D9B" w:rsidRDefault="00500D9B" w:rsidP="00500D9B">
      <w:pPr>
        <w:pStyle w:val="Nadpis1"/>
      </w:pPr>
      <w:bookmarkStart w:id="53" w:name="_Toc228177354"/>
      <w:r>
        <w:lastRenderedPageBreak/>
        <w:t>Aplikácia Cep.Ekr.App</w:t>
      </w:r>
      <w:bookmarkEnd w:id="53"/>
    </w:p>
    <w:p w14:paraId="0BD7FCEE" w14:textId="77777777" w:rsidR="00500D9B" w:rsidRDefault="00500D9B" w:rsidP="00500D9B">
      <w:pPr>
        <w:pStyle w:val="Nadpis2"/>
      </w:pPr>
      <w:bookmarkStart w:id="54" w:name="_Toc228177355"/>
      <w:r>
        <w:t>Verzia 1.0.12.1</w:t>
      </w:r>
      <w:bookmarkEnd w:id="54"/>
    </w:p>
    <w:p w14:paraId="780EF506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Kompletne zmenená aplikácia komunikujúca s Ditec.Cep.Ekr.Interface.dll</w:t>
      </w:r>
    </w:p>
    <w:p w14:paraId="70DADAB7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>
        <w:t>Zmena názvu z Cep.Ekr klient na Cep.Ekr.App</w:t>
      </w:r>
    </w:p>
    <w:p w14:paraId="1705A248" w14:textId="77777777" w:rsidR="005E5FA7" w:rsidRDefault="005E5FA7" w:rsidP="005E5FA7">
      <w:pPr>
        <w:pStyle w:val="Odsekzoznamu"/>
        <w:spacing w:after="160" w:line="256" w:lineRule="auto"/>
      </w:pPr>
    </w:p>
    <w:p w14:paraId="4E2F6B1D" w14:textId="77777777" w:rsidR="005E5FA7" w:rsidRDefault="006C05E0" w:rsidP="005E5FA7">
      <w:pPr>
        <w:pStyle w:val="Nadpis2"/>
      </w:pPr>
      <w:bookmarkStart w:id="55" w:name="_Toc228177356"/>
      <w:r>
        <w:t>Verzia 1.0.12.4</w:t>
      </w:r>
      <w:bookmarkEnd w:id="55"/>
    </w:p>
    <w:p w14:paraId="0C2D11E7" w14:textId="77777777" w:rsidR="005E5FA7" w:rsidRDefault="005E5FA7" w:rsidP="00DA7B5A">
      <w:pPr>
        <w:numPr>
          <w:ilvl w:val="0"/>
          <w:numId w:val="31"/>
        </w:numPr>
        <w:spacing w:after="160" w:line="256" w:lineRule="auto"/>
      </w:pPr>
      <w:r>
        <w:t>Bez zmien</w:t>
      </w:r>
    </w:p>
    <w:p w14:paraId="381480A4" w14:textId="77777777" w:rsidR="00500D9B" w:rsidRDefault="00500D9B" w:rsidP="00500D9B">
      <w:pPr>
        <w:pStyle w:val="Nadpis2"/>
      </w:pPr>
      <w:bookmarkStart w:id="56" w:name="_Toc228177357"/>
      <w:r>
        <w:t>Verzia 1.0.12.5</w:t>
      </w:r>
      <w:bookmarkEnd w:id="56"/>
    </w:p>
    <w:p w14:paraId="0597F67D" w14:textId="77777777" w:rsidR="00500D9B" w:rsidRDefault="00500D9B" w:rsidP="00500D9B">
      <w:pPr>
        <w:pStyle w:val="Odsekzoznamu"/>
        <w:numPr>
          <w:ilvl w:val="0"/>
          <w:numId w:val="31"/>
        </w:numPr>
        <w:spacing w:after="160" w:line="256" w:lineRule="auto"/>
      </w:pPr>
      <w:r w:rsidRPr="00277EBA">
        <w:t>Odoslať podanie -&gt; Odoslať podanie s</w:t>
      </w:r>
      <w:r>
        <w:t> </w:t>
      </w:r>
      <w:r w:rsidRPr="00277EBA">
        <w:t>prílohami</w:t>
      </w:r>
      <w:r>
        <w:t xml:space="preserve"> – doplnený povinný vstupný parameter Identifikátor biznis prípadu</w:t>
      </w:r>
    </w:p>
    <w:p w14:paraId="31D7C3E5" w14:textId="77777777" w:rsidR="00A44EAD" w:rsidRDefault="00A44EAD" w:rsidP="00A44EAD">
      <w:pPr>
        <w:pStyle w:val="Odsekzoznamu"/>
        <w:spacing w:after="160" w:line="256" w:lineRule="auto"/>
      </w:pPr>
    </w:p>
    <w:p w14:paraId="3D8301A8" w14:textId="77777777" w:rsidR="00A44EAD" w:rsidRDefault="00A44EAD" w:rsidP="00A44EAD">
      <w:pPr>
        <w:pStyle w:val="Nadpis2"/>
      </w:pPr>
      <w:bookmarkStart w:id="57" w:name="_Toc228177358"/>
      <w:r>
        <w:t>Verzia 1.0.12.6</w:t>
      </w:r>
      <w:bookmarkEnd w:id="57"/>
    </w:p>
    <w:p w14:paraId="65E35F39" w14:textId="77777777" w:rsidR="00A44EAD" w:rsidRPr="00C97B38" w:rsidRDefault="00A44EAD" w:rsidP="00A44EAD">
      <w:pPr>
        <w:numPr>
          <w:ilvl w:val="0"/>
          <w:numId w:val="31"/>
        </w:numPr>
      </w:pPr>
      <w:r>
        <w:t xml:space="preserve">Možnosť posielať Elektronické prílohy colných vyhlásení vo vývoze </w:t>
      </w:r>
      <w:r>
        <w:rPr>
          <w:lang w:val="en-US"/>
        </w:rPr>
        <w:t>(SK512)</w:t>
      </w:r>
    </w:p>
    <w:p w14:paraId="5EC8FBB3" w14:textId="77777777" w:rsidR="00C97B38" w:rsidRPr="00C97B38" w:rsidRDefault="00C97B38" w:rsidP="00C97B38"/>
    <w:p w14:paraId="5F6CF4BE" w14:textId="77777777" w:rsidR="00C97B38" w:rsidRDefault="00C97B38" w:rsidP="00C97B38">
      <w:pPr>
        <w:pStyle w:val="Nadpis2"/>
      </w:pPr>
      <w:bookmarkStart w:id="58" w:name="_Toc10122701"/>
      <w:bookmarkStart w:id="59" w:name="_Toc228177359"/>
      <w:r>
        <w:t>Verzia 1.0.12.7</w:t>
      </w:r>
      <w:bookmarkEnd w:id="58"/>
      <w:bookmarkEnd w:id="59"/>
    </w:p>
    <w:p w14:paraId="71F5FA62" w14:textId="77777777" w:rsidR="00C97B38" w:rsidRDefault="00C97B38" w:rsidP="00C97B38">
      <w:pPr>
        <w:numPr>
          <w:ilvl w:val="0"/>
          <w:numId w:val="31"/>
        </w:numPr>
      </w:pPr>
      <w:r>
        <w:t>Bez zmien</w:t>
      </w:r>
    </w:p>
    <w:p w14:paraId="049367E2" w14:textId="77777777" w:rsidR="002C64BF" w:rsidRDefault="002C64BF" w:rsidP="002C64BF">
      <w:pPr>
        <w:pStyle w:val="Nadpis2"/>
      </w:pPr>
      <w:bookmarkStart w:id="60" w:name="_Toc228177360"/>
      <w:r>
        <w:t>Verzia 1.0.12.8</w:t>
      </w:r>
      <w:bookmarkEnd w:id="60"/>
    </w:p>
    <w:p w14:paraId="2604FA55" w14:textId="77777777" w:rsidR="002C64BF" w:rsidRPr="00941A07" w:rsidRDefault="002C64BF" w:rsidP="002C64BF">
      <w:pPr>
        <w:numPr>
          <w:ilvl w:val="0"/>
          <w:numId w:val="31"/>
        </w:numPr>
      </w:pPr>
      <w:r>
        <w:t>Bez zmien</w:t>
      </w:r>
    </w:p>
    <w:p w14:paraId="28044F52" w14:textId="77777777" w:rsidR="00941A07" w:rsidRDefault="00941A07" w:rsidP="00941A07">
      <w:pPr>
        <w:pStyle w:val="Nadpis2"/>
      </w:pPr>
      <w:bookmarkStart w:id="61" w:name="_Toc228177361"/>
      <w:r>
        <w:t>Verzia 1.0.13.1</w:t>
      </w:r>
      <w:bookmarkEnd w:id="61"/>
    </w:p>
    <w:p w14:paraId="4863B85B" w14:textId="77777777" w:rsidR="00941A07" w:rsidRDefault="00941A07" w:rsidP="00941A07">
      <w:pPr>
        <w:numPr>
          <w:ilvl w:val="0"/>
          <w:numId w:val="31"/>
        </w:numPr>
      </w:pPr>
      <w:r>
        <w:t xml:space="preserve">Možnosť </w:t>
      </w:r>
      <w:r w:rsidR="009C5162">
        <w:t xml:space="preserve">vytvárať a </w:t>
      </w:r>
      <w:r>
        <w:t>odosielať podania pre EIDAS</w:t>
      </w:r>
      <w:r w:rsidR="00FD5A8C">
        <w:t>, záložky s dodatkom EKR2</w:t>
      </w:r>
    </w:p>
    <w:p w14:paraId="34A46469" w14:textId="77777777" w:rsidR="000D2B8A" w:rsidRDefault="000D2B8A" w:rsidP="00941A07">
      <w:pPr>
        <w:numPr>
          <w:ilvl w:val="0"/>
          <w:numId w:val="31"/>
        </w:numPr>
      </w:pPr>
      <w:r>
        <w:t xml:space="preserve">Zobrazovať históriu podaní pre EIDAS a ich detail </w:t>
      </w:r>
    </w:p>
    <w:p w14:paraId="21ACD275" w14:textId="77777777" w:rsidR="000D2B8A" w:rsidRDefault="000D2B8A" w:rsidP="00941A07">
      <w:pPr>
        <w:numPr>
          <w:ilvl w:val="0"/>
          <w:numId w:val="31"/>
        </w:numPr>
      </w:pPr>
      <w:r>
        <w:t>Zobrazovať históriu zásielok pre EIDAS a ich detail</w:t>
      </w:r>
    </w:p>
    <w:p w14:paraId="7E12A2D3" w14:textId="77777777" w:rsidR="002D0508" w:rsidRDefault="002D0508" w:rsidP="002D0508">
      <w:pPr>
        <w:pStyle w:val="Nadpis2"/>
      </w:pPr>
      <w:bookmarkStart w:id="62" w:name="_Toc228177362"/>
      <w:r>
        <w:t>Verzia 1.0.13.2</w:t>
      </w:r>
      <w:bookmarkEnd w:id="62"/>
    </w:p>
    <w:p w14:paraId="2BFD6E11" w14:textId="77777777" w:rsidR="002D0508" w:rsidRDefault="002D0508" w:rsidP="002D0508">
      <w:pPr>
        <w:numPr>
          <w:ilvl w:val="0"/>
          <w:numId w:val="31"/>
        </w:numPr>
      </w:pPr>
      <w:r>
        <w:t>Bez zmien</w:t>
      </w:r>
    </w:p>
    <w:p w14:paraId="34744DEE" w14:textId="77777777" w:rsidR="000A4C69" w:rsidRDefault="000A4C69" w:rsidP="000A4C69">
      <w:pPr>
        <w:pStyle w:val="Nadpis2"/>
      </w:pPr>
      <w:bookmarkStart w:id="63" w:name="_Toc228177363"/>
      <w:r>
        <w:t>Verzia 1.0.13.3</w:t>
      </w:r>
      <w:bookmarkEnd w:id="63"/>
    </w:p>
    <w:p w14:paraId="6CDE6F70" w14:textId="77777777" w:rsidR="000A4C69" w:rsidRDefault="000A4C69" w:rsidP="000A4C69">
      <w:pPr>
        <w:numPr>
          <w:ilvl w:val="0"/>
          <w:numId w:val="31"/>
        </w:numPr>
      </w:pPr>
      <w:r>
        <w:t>Bez zmien</w:t>
      </w:r>
    </w:p>
    <w:p w14:paraId="2C65FC92" w14:textId="77777777" w:rsidR="004E69F1" w:rsidRDefault="004E69F1" w:rsidP="004E69F1">
      <w:pPr>
        <w:pStyle w:val="Nadpis2"/>
      </w:pPr>
      <w:bookmarkStart w:id="64" w:name="_Toc228177364"/>
      <w:r>
        <w:t>Verzia 1.0.14.1</w:t>
      </w:r>
      <w:bookmarkEnd w:id="64"/>
    </w:p>
    <w:p w14:paraId="5F9741A2" w14:textId="77777777" w:rsidR="004E69F1" w:rsidRDefault="004E69F1" w:rsidP="004E69F1">
      <w:pPr>
        <w:numPr>
          <w:ilvl w:val="0"/>
          <w:numId w:val="31"/>
        </w:numPr>
      </w:pPr>
      <w:r>
        <w:t xml:space="preserve">Pridaná možnosť pre odoslanie podania s prílohami v režime EIDAS </w:t>
      </w:r>
      <w:r>
        <w:rPr>
          <w:lang w:val="en-US"/>
        </w:rPr>
        <w:t>(EKR2)</w:t>
      </w:r>
    </w:p>
    <w:p w14:paraId="48BDC076" w14:textId="77777777" w:rsidR="004E69F1" w:rsidRDefault="004E69F1" w:rsidP="004E69F1">
      <w:pPr>
        <w:numPr>
          <w:ilvl w:val="0"/>
          <w:numId w:val="31"/>
        </w:numPr>
      </w:pPr>
      <w:r>
        <w:t>Pridaná možnosť pre históriu podaní a zásielok v režime EIDAS (EKR2)</w:t>
      </w:r>
    </w:p>
    <w:p w14:paraId="328D5C30" w14:textId="77777777" w:rsidR="004E69F1" w:rsidRDefault="004E69F1" w:rsidP="004E69F1">
      <w:pPr>
        <w:numPr>
          <w:ilvl w:val="0"/>
          <w:numId w:val="31"/>
        </w:numPr>
      </w:pPr>
      <w:r>
        <w:t>Nastavenia pre prílohy EIDAS (EKR2)</w:t>
      </w:r>
    </w:p>
    <w:p w14:paraId="741677CC" w14:textId="77777777" w:rsidR="00690F34" w:rsidRDefault="00690F34" w:rsidP="00690F34">
      <w:pPr>
        <w:pStyle w:val="Nadpis2"/>
      </w:pPr>
      <w:bookmarkStart w:id="65" w:name="_Toc228177365"/>
      <w:r>
        <w:lastRenderedPageBreak/>
        <w:t xml:space="preserve">Verzia </w:t>
      </w:r>
      <w:r w:rsidR="00554002">
        <w:t>1.0.14.2</w:t>
      </w:r>
      <w:bookmarkEnd w:id="65"/>
    </w:p>
    <w:p w14:paraId="1CFECF90" w14:textId="77777777" w:rsidR="00A44EAD" w:rsidRDefault="00690F34" w:rsidP="00671373">
      <w:pPr>
        <w:numPr>
          <w:ilvl w:val="0"/>
          <w:numId w:val="31"/>
        </w:numPr>
      </w:pPr>
      <w:r>
        <w:t>Oprava pri zobrazení zásielok z</w:t>
      </w:r>
      <w:r w:rsidR="007357FF">
        <w:t> </w:t>
      </w:r>
      <w:r>
        <w:t>prehľadu</w:t>
      </w:r>
      <w:r w:rsidR="007357FF">
        <w:t xml:space="preserve"> </w:t>
      </w:r>
      <w:r w:rsidR="007357FF">
        <w:rPr>
          <w:lang w:val="en-US"/>
        </w:rPr>
        <w:t>“</w:t>
      </w:r>
      <w:r w:rsidR="007357FF">
        <w:t>Odoslané podania</w:t>
      </w:r>
      <w:r>
        <w:t xml:space="preserve"> </w:t>
      </w:r>
      <w:r w:rsidR="007357FF">
        <w:t>(</w:t>
      </w:r>
      <w:r>
        <w:t>prílohy</w:t>
      </w:r>
      <w:r w:rsidR="007357FF">
        <w:t>)</w:t>
      </w:r>
      <w:r>
        <w:t xml:space="preserve"> </w:t>
      </w:r>
      <w:r w:rsidR="007357FF">
        <w:rPr>
          <w:lang w:val="en-US"/>
        </w:rPr>
        <w:t>EKR2”</w:t>
      </w:r>
      <w:r>
        <w:t xml:space="preserve"> - p</w:t>
      </w:r>
      <w:r w:rsidRPr="00690F34">
        <w:rPr>
          <w:lang w:val="en-US"/>
        </w:rPr>
        <w:t>o otvoren</w:t>
      </w:r>
      <w:r>
        <w:t xml:space="preserve">í prehľadu </w:t>
      </w:r>
      <w:r w:rsidR="007357FF">
        <w:t xml:space="preserve">prijatých </w:t>
      </w:r>
      <w:r>
        <w:t>zásielok pre dané podanie sa nenačítaval zoznam zásielok</w:t>
      </w:r>
      <w:bookmarkEnd w:id="4"/>
    </w:p>
    <w:p w14:paraId="766D83ED" w14:textId="77777777" w:rsidR="00C31B63" w:rsidRDefault="00C31B63" w:rsidP="00C31B63">
      <w:pPr>
        <w:pStyle w:val="Nadpis2"/>
      </w:pPr>
      <w:bookmarkStart w:id="66" w:name="_Toc228177366"/>
      <w:r>
        <w:t>Verzia 1.0.14.3</w:t>
      </w:r>
      <w:bookmarkEnd w:id="66"/>
    </w:p>
    <w:p w14:paraId="626B1946" w14:textId="77777777" w:rsidR="00C31B63" w:rsidRDefault="00C31B63" w:rsidP="00C31B63">
      <w:pPr>
        <w:numPr>
          <w:ilvl w:val="0"/>
          <w:numId w:val="31"/>
        </w:numPr>
      </w:pPr>
      <w:r>
        <w:t>Bez zmien</w:t>
      </w:r>
    </w:p>
    <w:p w14:paraId="41B58E23" w14:textId="77777777" w:rsidR="00B9375E" w:rsidRDefault="00B9375E" w:rsidP="00B9375E">
      <w:pPr>
        <w:pStyle w:val="Nadpis2"/>
      </w:pPr>
      <w:bookmarkStart w:id="67" w:name="_Toc228177367"/>
      <w:r>
        <w:t>Verzia 1.0.15.1</w:t>
      </w:r>
      <w:bookmarkEnd w:id="67"/>
    </w:p>
    <w:p w14:paraId="6D1AAA48" w14:textId="77777777" w:rsidR="00B9375E" w:rsidRDefault="00B9375E" w:rsidP="00B9375E">
      <w:pPr>
        <w:numPr>
          <w:ilvl w:val="0"/>
          <w:numId w:val="31"/>
        </w:numPr>
      </w:pPr>
      <w:r>
        <w:t>Možnosť vytvárať a odosielať podania pre eCommerce, záložky s dodatkom eCommerce</w:t>
      </w:r>
    </w:p>
    <w:p w14:paraId="330376A1" w14:textId="77777777" w:rsidR="00B9375E" w:rsidRDefault="00B9375E" w:rsidP="00B9375E">
      <w:pPr>
        <w:numPr>
          <w:ilvl w:val="0"/>
          <w:numId w:val="31"/>
        </w:numPr>
      </w:pPr>
      <w:r>
        <w:t xml:space="preserve">Zobrazovať históriu podaní pre eCommerce a ich detail </w:t>
      </w:r>
    </w:p>
    <w:p w14:paraId="26EADCAD" w14:textId="77777777" w:rsidR="00B9375E" w:rsidRDefault="00B9375E" w:rsidP="00B9375E">
      <w:pPr>
        <w:numPr>
          <w:ilvl w:val="0"/>
          <w:numId w:val="31"/>
        </w:numPr>
      </w:pPr>
      <w:r>
        <w:t>Zobrazovať históriu zásielok pre eCommerce a ich detail</w:t>
      </w:r>
    </w:p>
    <w:p w14:paraId="1B2098B0" w14:textId="77777777" w:rsidR="00B9375E" w:rsidRDefault="00B9375E" w:rsidP="00B9375E">
      <w:pPr>
        <w:numPr>
          <w:ilvl w:val="0"/>
          <w:numId w:val="31"/>
        </w:numPr>
      </w:pPr>
      <w:r>
        <w:t>Nastavenia pre prílohy eCommerce</w:t>
      </w:r>
    </w:p>
    <w:p w14:paraId="4C8E687C" w14:textId="77777777" w:rsidR="002E06F5" w:rsidRDefault="002E06F5" w:rsidP="002E06F5">
      <w:pPr>
        <w:pStyle w:val="Nadpis2"/>
      </w:pPr>
      <w:bookmarkStart w:id="68" w:name="_Toc228177368"/>
      <w:r>
        <w:t>Verzia 1.0.15.2</w:t>
      </w:r>
      <w:bookmarkEnd w:id="68"/>
    </w:p>
    <w:p w14:paraId="0E4B4101" w14:textId="77777777" w:rsidR="002E06F5" w:rsidRDefault="002E06F5" w:rsidP="002E06F5">
      <w:pPr>
        <w:pStyle w:val="Odsekzoznamu"/>
        <w:numPr>
          <w:ilvl w:val="0"/>
          <w:numId w:val="31"/>
        </w:numPr>
      </w:pPr>
      <w:r>
        <w:t>Upravené menu, zgrupené menu pre EKR, EKR2 a</w:t>
      </w:r>
      <w:r w:rsidR="006814C5">
        <w:t> </w:t>
      </w:r>
      <w:r>
        <w:t>eCommerce</w:t>
      </w:r>
    </w:p>
    <w:p w14:paraId="780982AD" w14:textId="77777777" w:rsidR="006814C5" w:rsidRDefault="006814C5" w:rsidP="006814C5">
      <w:pPr>
        <w:pStyle w:val="Nadpis2"/>
      </w:pPr>
      <w:bookmarkStart w:id="69" w:name="_Toc228177369"/>
      <w:r>
        <w:t>Verzia 1.0.15.3</w:t>
      </w:r>
      <w:bookmarkEnd w:id="69"/>
    </w:p>
    <w:p w14:paraId="1FE71359" w14:textId="77777777" w:rsidR="006814C5" w:rsidRDefault="006814C5" w:rsidP="006814C5">
      <w:pPr>
        <w:pStyle w:val="Odsekzoznamu"/>
        <w:numPr>
          <w:ilvl w:val="0"/>
          <w:numId w:val="31"/>
        </w:numPr>
      </w:pPr>
      <w:r>
        <w:t>Bez zmien</w:t>
      </w:r>
    </w:p>
    <w:p w14:paraId="7EDDF167" w14:textId="77777777" w:rsidR="006814C5" w:rsidRDefault="006814C5" w:rsidP="006814C5">
      <w:pPr>
        <w:pStyle w:val="Nadpis2"/>
      </w:pPr>
      <w:bookmarkStart w:id="70" w:name="_Toc228177370"/>
      <w:r>
        <w:t>Verzia 1.0.15.4</w:t>
      </w:r>
      <w:bookmarkEnd w:id="70"/>
    </w:p>
    <w:p w14:paraId="238305D7" w14:textId="77777777" w:rsidR="006814C5" w:rsidRDefault="006814C5" w:rsidP="006814C5">
      <w:pPr>
        <w:pStyle w:val="Odsekzoznamu"/>
        <w:numPr>
          <w:ilvl w:val="0"/>
          <w:numId w:val="31"/>
        </w:numPr>
      </w:pPr>
      <w:r>
        <w:t>Bez zmien</w:t>
      </w:r>
    </w:p>
    <w:p w14:paraId="7483C1AC" w14:textId="77777777" w:rsidR="00C943F8" w:rsidRDefault="00C943F8" w:rsidP="00C943F8">
      <w:pPr>
        <w:pStyle w:val="Nadpis2"/>
      </w:pPr>
      <w:bookmarkStart w:id="71" w:name="_Toc228177371"/>
      <w:r>
        <w:t>Verzia 1.0.16.1</w:t>
      </w:r>
      <w:bookmarkEnd w:id="71"/>
    </w:p>
    <w:p w14:paraId="7DA9E901" w14:textId="77777777" w:rsidR="00C943F8" w:rsidRDefault="00C943F8" w:rsidP="00C943F8">
      <w:pPr>
        <w:pStyle w:val="Odsekzoznamu"/>
        <w:numPr>
          <w:ilvl w:val="0"/>
          <w:numId w:val="31"/>
        </w:numPr>
      </w:pPr>
      <w:r>
        <w:t>Bez zmien</w:t>
      </w:r>
    </w:p>
    <w:p w14:paraId="7A5CBF93" w14:textId="77777777" w:rsidR="0088157F" w:rsidRDefault="0088157F" w:rsidP="0088157F">
      <w:pPr>
        <w:pStyle w:val="Nadpis2"/>
      </w:pPr>
      <w:bookmarkStart w:id="72" w:name="_Toc228177372"/>
      <w:r>
        <w:t>Verzia 1.0.16.2</w:t>
      </w:r>
      <w:bookmarkEnd w:id="72"/>
    </w:p>
    <w:p w14:paraId="532E601D" w14:textId="77777777" w:rsidR="0088157F" w:rsidRDefault="0088157F" w:rsidP="00654A34">
      <w:pPr>
        <w:pStyle w:val="Odsekzoznamu"/>
        <w:numPr>
          <w:ilvl w:val="0"/>
          <w:numId w:val="31"/>
        </w:numPr>
      </w:pPr>
      <w:r>
        <w:t>Bez zmien</w:t>
      </w:r>
    </w:p>
    <w:p w14:paraId="352A2029" w14:textId="77777777" w:rsidR="00016BFD" w:rsidRDefault="00016BFD" w:rsidP="00016BFD">
      <w:pPr>
        <w:pStyle w:val="Nadpis2"/>
      </w:pPr>
      <w:bookmarkStart w:id="73" w:name="_Toc228177373"/>
      <w:r>
        <w:t>Verzia 1.0.16.3</w:t>
      </w:r>
      <w:bookmarkEnd w:id="73"/>
    </w:p>
    <w:p w14:paraId="2C20A6C1" w14:textId="77777777" w:rsidR="00016BFD" w:rsidRDefault="00016BFD" w:rsidP="00654A34">
      <w:pPr>
        <w:pStyle w:val="Odsekzoznamu"/>
        <w:numPr>
          <w:ilvl w:val="0"/>
          <w:numId w:val="31"/>
        </w:numPr>
      </w:pPr>
      <w:r>
        <w:t xml:space="preserve">Zmena napĺňania detailu sekcie </w:t>
      </w:r>
      <w:r w:rsidR="000437BB">
        <w:t>podaní</w:t>
      </w:r>
      <w:r w:rsidR="000437BB">
        <w:rPr>
          <w:lang w:val="en-US"/>
        </w:rPr>
        <w:t>/</w:t>
      </w:r>
      <w:r>
        <w:t xml:space="preserve">zásielok podpísaných asic podpisom. Do poľa Popis objektu sa napĺňa atribút name z parametru object v MessageContaineri podpísaných dát. </w:t>
      </w:r>
    </w:p>
    <w:p w14:paraId="7BA9F621" w14:textId="77777777" w:rsidR="007B4170" w:rsidRDefault="007B4170" w:rsidP="007B4170">
      <w:pPr>
        <w:pStyle w:val="Nadpis2"/>
      </w:pPr>
      <w:bookmarkStart w:id="74" w:name="_Toc228177374"/>
      <w:r>
        <w:t>Verzia 1.0.16.4</w:t>
      </w:r>
      <w:bookmarkEnd w:id="74"/>
    </w:p>
    <w:p w14:paraId="42543CC9" w14:textId="77777777" w:rsidR="007B4170" w:rsidRDefault="007B4170" w:rsidP="007B4170">
      <w:pPr>
        <w:pStyle w:val="Odsekzoznamu"/>
        <w:numPr>
          <w:ilvl w:val="0"/>
          <w:numId w:val="31"/>
        </w:numPr>
      </w:pPr>
      <w:r>
        <w:t xml:space="preserve">Pridanie filtrovania do zoznamov „Externý kód typu podania“. Oddeľujú sa prílohové a neprílohové typy podania.  </w:t>
      </w:r>
    </w:p>
    <w:p w14:paraId="34ACBAF8" w14:textId="77777777" w:rsidR="00C943F8" w:rsidRDefault="00C943F8" w:rsidP="00C943F8">
      <w:pPr>
        <w:pStyle w:val="Odsekzoznamu"/>
      </w:pPr>
    </w:p>
    <w:p w14:paraId="5C2C31E9" w14:textId="41E1A4EA" w:rsidR="00986CF1" w:rsidRDefault="00986CF1" w:rsidP="00986CF1">
      <w:pPr>
        <w:pStyle w:val="Nadpis2"/>
      </w:pPr>
      <w:bookmarkStart w:id="75" w:name="_Toc228177375"/>
      <w:r>
        <w:lastRenderedPageBreak/>
        <w:t>Verzia 1.16.5</w:t>
      </w:r>
      <w:bookmarkEnd w:id="75"/>
    </w:p>
    <w:p w14:paraId="58F9003C" w14:textId="77777777" w:rsidR="00986CF1" w:rsidRDefault="00986CF1" w:rsidP="00C943F8">
      <w:pPr>
        <w:pStyle w:val="Odsekzoznamu"/>
      </w:pPr>
    </w:p>
    <w:p w14:paraId="4EFA122E" w14:textId="77777777" w:rsidR="00986CF1" w:rsidRDefault="00986CF1" w:rsidP="00986CF1">
      <w:pPr>
        <w:pStyle w:val="Odsekzoznamu"/>
        <w:numPr>
          <w:ilvl w:val="0"/>
          <w:numId w:val="39"/>
        </w:numPr>
        <w:spacing w:after="160" w:line="256" w:lineRule="auto"/>
      </w:pPr>
      <w:r>
        <w:t>Zmena číslovania verzie</w:t>
      </w:r>
    </w:p>
    <w:p w14:paraId="6A985536" w14:textId="77777777" w:rsidR="00986CF1" w:rsidRDefault="00986CF1" w:rsidP="00986CF1">
      <w:pPr>
        <w:pStyle w:val="Odsekzoznamu"/>
        <w:numPr>
          <w:ilvl w:val="0"/>
          <w:numId w:val="39"/>
        </w:numPr>
        <w:spacing w:after="160" w:line="256" w:lineRule="auto"/>
      </w:pPr>
      <w:r>
        <w:t>Použitie podpisovej transformácie pre prílohy z číselníka</w:t>
      </w:r>
    </w:p>
    <w:p w14:paraId="64ACA9C7" w14:textId="69A0239C" w:rsidR="00986CF1" w:rsidRDefault="00986CF1" w:rsidP="00806C2A">
      <w:pPr>
        <w:pStyle w:val="Odsekzoznamu"/>
        <w:numPr>
          <w:ilvl w:val="0"/>
          <w:numId w:val="39"/>
        </w:numPr>
        <w:spacing w:after="160" w:line="256" w:lineRule="auto"/>
      </w:pPr>
      <w:r>
        <w:t>Doplnenie filtrácie typov podaní do okien histórie podaní a</w:t>
      </w:r>
      <w:r w:rsidR="003179F8">
        <w:t> </w:t>
      </w:r>
      <w:r>
        <w:t>zásielok</w:t>
      </w:r>
    </w:p>
    <w:p w14:paraId="3F830FDB" w14:textId="6D792513" w:rsidR="003179F8" w:rsidRDefault="003179F8" w:rsidP="003179F8">
      <w:pPr>
        <w:pStyle w:val="Nadpis2"/>
      </w:pPr>
      <w:bookmarkStart w:id="76" w:name="_Toc228177376"/>
      <w:r>
        <w:t>Verzia 1.16.6</w:t>
      </w:r>
      <w:bookmarkEnd w:id="76"/>
    </w:p>
    <w:p w14:paraId="22042BE3" w14:textId="77777777" w:rsidR="003179F8" w:rsidRDefault="003179F8" w:rsidP="003179F8">
      <w:pPr>
        <w:pStyle w:val="Odsekzoznamu"/>
      </w:pPr>
    </w:p>
    <w:p w14:paraId="618D8EAA" w14:textId="145302E7" w:rsidR="006814C5" w:rsidRDefault="009941AF" w:rsidP="00A633D4">
      <w:pPr>
        <w:pStyle w:val="Odsekzoznamu"/>
        <w:numPr>
          <w:ilvl w:val="0"/>
          <w:numId w:val="39"/>
        </w:numPr>
        <w:spacing w:after="160" w:line="256" w:lineRule="auto"/>
      </w:pPr>
      <w:r>
        <w:t>Doplnenie ukladania ODS súborov pre prílohy GUM</w:t>
      </w:r>
    </w:p>
    <w:p w14:paraId="3C18BD74" w14:textId="32141AF2" w:rsidR="009941AF" w:rsidRDefault="009941AF" w:rsidP="00A633D4">
      <w:pPr>
        <w:pStyle w:val="Odsekzoznamu"/>
        <w:numPr>
          <w:ilvl w:val="0"/>
          <w:numId w:val="39"/>
        </w:numPr>
        <w:spacing w:after="160" w:line="256" w:lineRule="auto"/>
      </w:pPr>
      <w:r>
        <w:t>Doplnená validácia na GUID hodnotu na políčku Identifikátor podania vo vyhľadávacom okne pri prehľade zásielok EKR2</w:t>
      </w:r>
    </w:p>
    <w:p w14:paraId="0EA6F00B" w14:textId="77777777" w:rsidR="006814C5" w:rsidRDefault="006814C5" w:rsidP="006814C5"/>
    <w:p w14:paraId="35539922" w14:textId="77777777" w:rsidR="00B9375E" w:rsidRDefault="00B9375E" w:rsidP="00B9375E">
      <w:pPr>
        <w:ind w:left="720"/>
      </w:pPr>
    </w:p>
    <w:p w14:paraId="63267D99" w14:textId="77777777" w:rsidR="00C31B63" w:rsidRPr="00277EBA" w:rsidRDefault="00C31B63" w:rsidP="00C31B63"/>
    <w:sectPr w:rsidR="00C31B63" w:rsidRPr="00277EBA" w:rsidSect="0049607E">
      <w:headerReference w:type="even" r:id="rId16"/>
      <w:footerReference w:type="default" r:id="rId17"/>
      <w:pgSz w:w="11907" w:h="16839" w:code="9"/>
      <w:pgMar w:top="1673" w:right="1418" w:bottom="1673" w:left="181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D0774" w14:textId="77777777" w:rsidR="00A577E8" w:rsidRDefault="00A577E8" w:rsidP="005C75EA">
      <w:r>
        <w:separator/>
      </w:r>
    </w:p>
  </w:endnote>
  <w:endnote w:type="continuationSeparator" w:id="0">
    <w:p w14:paraId="44E17E13" w14:textId="77777777" w:rsidR="00A577E8" w:rsidRDefault="00A577E8" w:rsidP="005C75EA">
      <w:r>
        <w:continuationSeparator/>
      </w:r>
    </w:p>
  </w:endnote>
  <w:endnote w:type="continuationNotice" w:id="1">
    <w:p w14:paraId="57C7C6C2" w14:textId="77777777" w:rsidR="00A577E8" w:rsidRDefault="00A577E8" w:rsidP="005C7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70F75" w14:textId="77777777" w:rsidR="00771B07" w:rsidRDefault="00771B0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9776" w14:textId="77777777" w:rsidR="00771B07" w:rsidRDefault="00771B0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0388" w14:textId="77777777" w:rsidR="00771B07" w:rsidRDefault="00771B07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351D4" w14:textId="77777777" w:rsidR="00DA7B5A" w:rsidRPr="00DD0D9C" w:rsidRDefault="00DA7B5A" w:rsidP="005C75EA">
    <w:pPr>
      <w:pStyle w:val="Pta"/>
    </w:pPr>
    <w:r w:rsidRPr="00DD0D9C">
      <w:tab/>
      <w:t>-</w:t>
    </w:r>
    <w:r>
      <w:fldChar w:fldCharType="begin"/>
    </w:r>
    <w:r>
      <w:instrText xml:space="preserve"> PAGE  \* MERGEFORMAT </w:instrText>
    </w:r>
    <w:r>
      <w:fldChar w:fldCharType="separate"/>
    </w:r>
    <w:r w:rsidR="00D5678C">
      <w:rPr>
        <w:noProof/>
      </w:rPr>
      <w:t>2</w:t>
    </w:r>
    <w:r>
      <w:fldChar w:fldCharType="end"/>
    </w:r>
    <w:r w:rsidRPr="00DD0D9C"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D5678C">
      <w:rPr>
        <w:noProof/>
      </w:rPr>
      <w:t>15</w:t>
    </w:r>
    <w:r>
      <w:rPr>
        <w:noProof/>
      </w:rPr>
      <w:fldChar w:fldCharType="end"/>
    </w:r>
    <w:r w:rsidRPr="00DD0D9C">
      <w:t>-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78ED" w14:textId="77777777" w:rsidR="00DA7B5A" w:rsidRDefault="00DA7B5A" w:rsidP="005C75EA">
    <w:pPr>
      <w:pStyle w:val="Pta"/>
    </w:pPr>
    <w:r>
      <w:tab/>
      <w:t>-</w:t>
    </w:r>
    <w:r>
      <w:fldChar w:fldCharType="begin"/>
    </w:r>
    <w:r>
      <w:instrText xml:space="preserve"> PAGE </w:instrText>
    </w:r>
    <w:r>
      <w:fldChar w:fldCharType="separate"/>
    </w:r>
    <w:r w:rsidR="00D5678C">
      <w:rPr>
        <w:noProof/>
      </w:rPr>
      <w:t>15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D5678C">
      <w:rPr>
        <w:noProof/>
      </w:rPr>
      <w:t>15</w:t>
    </w:r>
    <w:r>
      <w:rPr>
        <w:noProof/>
      </w:rPr>
      <w:fldChar w:fldCharType="end"/>
    </w:r>
    <w:r>
      <w:t>-</w:t>
    </w:r>
  </w:p>
  <w:p w14:paraId="07570F44" w14:textId="77777777" w:rsidR="00DA7B5A" w:rsidRDefault="00DA7B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10A13" w14:textId="77777777" w:rsidR="00A577E8" w:rsidRDefault="00A577E8" w:rsidP="005C75EA">
      <w:r>
        <w:separator/>
      </w:r>
    </w:p>
  </w:footnote>
  <w:footnote w:type="continuationSeparator" w:id="0">
    <w:p w14:paraId="3A49AB85" w14:textId="77777777" w:rsidR="00A577E8" w:rsidRDefault="00A577E8" w:rsidP="005C75EA">
      <w:r>
        <w:continuationSeparator/>
      </w:r>
    </w:p>
  </w:footnote>
  <w:footnote w:type="continuationNotice" w:id="1">
    <w:p w14:paraId="0E6E8A78" w14:textId="77777777" w:rsidR="00A577E8" w:rsidRDefault="00A577E8" w:rsidP="005C7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C3A8" w14:textId="77777777" w:rsidR="00771B07" w:rsidRDefault="00771B0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56FF6" w14:textId="77777777" w:rsidR="00DA7B5A" w:rsidRPr="00A529BB" w:rsidRDefault="00873F60" w:rsidP="005C75EA">
    <w:pPr>
      <w:pStyle w:val="HeaderLogo"/>
    </w:pPr>
    <w:r>
      <w:rPr>
        <w:b/>
        <w:noProof/>
        <w:sz w:val="26"/>
      </w:rPr>
      <w:drawing>
        <wp:inline distT="0" distB="0" distL="0" distR="0" wp14:anchorId="3A956DD3" wp14:editId="11A3025C">
          <wp:extent cx="1743075" cy="4476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A7B5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FB5AD" w14:textId="77777777" w:rsidR="00771B07" w:rsidRDefault="00771B07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7974"/>
    </w:tblGrid>
    <w:tr w:rsidR="00DA7B5A" w:rsidRPr="00A529BB" w14:paraId="0AE990DA" w14:textId="77777777" w:rsidTr="0035577D"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86265D9" w14:textId="77777777" w:rsidR="00DA7B5A" w:rsidRPr="00A529BB" w:rsidRDefault="00DA7B5A" w:rsidP="005C75EA">
          <w:pPr>
            <w:pStyle w:val="SmallNormal"/>
          </w:pPr>
          <w:r w:rsidRPr="00A529BB">
            <w:t>Projekt</w:t>
          </w:r>
        </w:p>
      </w:tc>
      <w:tc>
        <w:tcPr>
          <w:tcW w:w="797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1EA0C61" w14:textId="77777777" w:rsidR="00DA7B5A" w:rsidRPr="00A529BB" w:rsidRDefault="00DA7B5A" w:rsidP="005C75EA">
          <w:pPr>
            <w:pStyle w:val="SmallNormal"/>
          </w:pPr>
          <w:fldSimple w:instr=" DOCPROPERTY  Project  \* MERGEFORMAT ">
            <w:r>
              <w:t>Elektronické služby centrálneho elektronického priečinka</w:t>
            </w:r>
          </w:fldSimple>
        </w:p>
      </w:tc>
    </w:tr>
    <w:tr w:rsidR="00DA7B5A" w:rsidRPr="00A529BB" w14:paraId="2806662C" w14:textId="77777777" w:rsidTr="0035577D"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66A3BC" w14:textId="77777777" w:rsidR="00DA7B5A" w:rsidRPr="00A529BB" w:rsidRDefault="00DA7B5A" w:rsidP="005C75EA">
          <w:pPr>
            <w:pStyle w:val="SmallNormal"/>
          </w:pPr>
          <w:r w:rsidRPr="00A529BB">
            <w:t>Dokument</w:t>
          </w:r>
        </w:p>
      </w:tc>
      <w:tc>
        <w:tcPr>
          <w:tcW w:w="797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25A43809" w14:textId="77777777" w:rsidR="00DA7B5A" w:rsidRPr="00A529BB" w:rsidRDefault="00DA7B5A" w:rsidP="005C75EA">
          <w:pPr>
            <w:pStyle w:val="SmallNormal"/>
          </w:pPr>
          <w:fldSimple w:instr=" DOCPROPERTY  Dokument  \* MERGEFORMAT ">
            <w:r>
              <w:t xml:space="preserve">Zmeny v Ditec.Cep.Ekr.Interface </w:t>
            </w:r>
          </w:fldSimple>
        </w:p>
      </w:tc>
    </w:tr>
    <w:tr w:rsidR="00DA7B5A" w:rsidRPr="00A529BB" w14:paraId="59195F2F" w14:textId="77777777" w:rsidTr="0035577D"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88A629B" w14:textId="77777777" w:rsidR="00DA7B5A" w:rsidRPr="00A529BB" w:rsidRDefault="00DA7B5A" w:rsidP="005C75EA">
          <w:pPr>
            <w:pStyle w:val="SmallNormal"/>
          </w:pPr>
          <w:r w:rsidRPr="00A529BB">
            <w:t>Verzia</w:t>
          </w:r>
        </w:p>
      </w:tc>
      <w:tc>
        <w:tcPr>
          <w:tcW w:w="797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FF585C4" w14:textId="56CF2D01" w:rsidR="00DA7B5A" w:rsidRPr="00A529BB" w:rsidRDefault="00DB21DE" w:rsidP="00CA718B">
          <w:pPr>
            <w:pStyle w:val="SmallNormal"/>
          </w:pPr>
          <w:r>
            <w:t>1.1</w:t>
          </w:r>
          <w:r w:rsidR="00C46BEF">
            <w:t>6</w:t>
          </w:r>
          <w:r>
            <w:t>.</w:t>
          </w:r>
          <w:r w:rsidR="00CC63CF">
            <w:t>6</w:t>
          </w:r>
        </w:p>
      </w:tc>
    </w:tr>
  </w:tbl>
  <w:p w14:paraId="3D6563A5" w14:textId="77777777" w:rsidR="00DA7B5A" w:rsidRPr="00BE0336" w:rsidRDefault="00DA7B5A" w:rsidP="005C75EA">
    <w:pPr>
      <w:pStyle w:val="Hlavik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56C7" w14:textId="77777777" w:rsidR="00DA7B5A" w:rsidRDefault="00DA7B5A" w:rsidP="005C75EA"/>
  <w:p w14:paraId="18D6FAD8" w14:textId="77777777" w:rsidR="00DA7B5A" w:rsidRDefault="00DA7B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0A45CD8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5BCC708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04E71D2"/>
    <w:multiLevelType w:val="hybridMultilevel"/>
    <w:tmpl w:val="D66EBB7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E7F1A"/>
    <w:multiLevelType w:val="singleLevel"/>
    <w:tmpl w:val="03DA293C"/>
    <w:lvl w:ilvl="0">
      <w:start w:val="1"/>
      <w:numFmt w:val="bullet"/>
      <w:pStyle w:val="Zoznamsodrkami2"/>
      <w:lvlText w:val=""/>
      <w:lvlJc w:val="left"/>
      <w:pPr>
        <w:tabs>
          <w:tab w:val="num" w:pos="0"/>
        </w:tabs>
        <w:ind w:left="1133" w:hanging="283"/>
      </w:pPr>
      <w:rPr>
        <w:rFonts w:ascii="Symbol" w:hAnsi="Symbol" w:hint="default"/>
      </w:rPr>
    </w:lvl>
  </w:abstractNum>
  <w:abstractNum w:abstractNumId="4" w15:restartNumberingAfterBreak="0">
    <w:nsid w:val="0B625171"/>
    <w:multiLevelType w:val="hybridMultilevel"/>
    <w:tmpl w:val="208A9EC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5F454D"/>
    <w:multiLevelType w:val="hybridMultilevel"/>
    <w:tmpl w:val="1A08044A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6244"/>
    <w:multiLevelType w:val="singleLevel"/>
    <w:tmpl w:val="A05A0D80"/>
    <w:lvl w:ilvl="0">
      <w:start w:val="1"/>
      <w:numFmt w:val="bullet"/>
      <w:pStyle w:val="Pripomienka"/>
      <w:lvlText w:val="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7" w15:restartNumberingAfterBreak="0">
    <w:nsid w:val="12CA71FE"/>
    <w:multiLevelType w:val="singleLevel"/>
    <w:tmpl w:val="663C89B2"/>
    <w:lvl w:ilvl="0">
      <w:start w:val="1"/>
      <w:numFmt w:val="lowerLetter"/>
      <w:pStyle w:val="slovanzoznam4"/>
      <w:lvlText w:val="%1)"/>
      <w:lvlJc w:val="left"/>
      <w:pPr>
        <w:tabs>
          <w:tab w:val="num" w:pos="1636"/>
        </w:tabs>
        <w:ind w:left="1559" w:hanging="283"/>
      </w:pPr>
    </w:lvl>
  </w:abstractNum>
  <w:abstractNum w:abstractNumId="8" w15:restartNumberingAfterBreak="0">
    <w:nsid w:val="16E46CA2"/>
    <w:multiLevelType w:val="hybridMultilevel"/>
    <w:tmpl w:val="27A2CACC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E19B1"/>
    <w:multiLevelType w:val="hybridMultilevel"/>
    <w:tmpl w:val="8FB4639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342F1A"/>
    <w:multiLevelType w:val="hybridMultilevel"/>
    <w:tmpl w:val="533456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30950"/>
    <w:multiLevelType w:val="hybridMultilevel"/>
    <w:tmpl w:val="B888E2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349E"/>
    <w:multiLevelType w:val="singleLevel"/>
    <w:tmpl w:val="6D76D56E"/>
    <w:lvl w:ilvl="0">
      <w:start w:val="1"/>
      <w:numFmt w:val="lowerRoman"/>
      <w:pStyle w:val="slovanzoznam5"/>
      <w:lvlText w:val="%1)"/>
      <w:lvlJc w:val="left"/>
      <w:pPr>
        <w:tabs>
          <w:tab w:val="num" w:pos="2422"/>
        </w:tabs>
        <w:ind w:left="1985" w:hanging="283"/>
      </w:pPr>
    </w:lvl>
  </w:abstractNum>
  <w:abstractNum w:abstractNumId="13" w15:restartNumberingAfterBreak="0">
    <w:nsid w:val="2BF87F65"/>
    <w:multiLevelType w:val="singleLevel"/>
    <w:tmpl w:val="B0A40CB8"/>
    <w:lvl w:ilvl="0">
      <w:start w:val="1"/>
      <w:numFmt w:val="upperRoman"/>
      <w:pStyle w:val="slovanzoznam3"/>
      <w:lvlText w:val="%1)"/>
      <w:lvlJc w:val="left"/>
      <w:pPr>
        <w:tabs>
          <w:tab w:val="num" w:pos="1571"/>
        </w:tabs>
        <w:ind w:left="1134" w:hanging="283"/>
      </w:pPr>
    </w:lvl>
  </w:abstractNum>
  <w:abstractNum w:abstractNumId="14" w15:restartNumberingAfterBreak="0">
    <w:nsid w:val="2CBC5729"/>
    <w:multiLevelType w:val="singleLevel"/>
    <w:tmpl w:val="DDF2072A"/>
    <w:lvl w:ilvl="0">
      <w:start w:val="1"/>
      <w:numFmt w:val="bullet"/>
      <w:pStyle w:val="Zoznamsodrkami3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FD5C04"/>
    <w:multiLevelType w:val="hybridMultilevel"/>
    <w:tmpl w:val="BCC091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F147D"/>
    <w:multiLevelType w:val="singleLevel"/>
    <w:tmpl w:val="2D2C6AE2"/>
    <w:lvl w:ilvl="0">
      <w:start w:val="1"/>
      <w:numFmt w:val="bullet"/>
      <w:pStyle w:val="Stanovisko"/>
      <w:lvlText w:val="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17" w15:restartNumberingAfterBreak="0">
    <w:nsid w:val="45C9630D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45046AD"/>
    <w:multiLevelType w:val="singleLevel"/>
    <w:tmpl w:val="ED347A28"/>
    <w:lvl w:ilvl="0">
      <w:start w:val="1"/>
      <w:numFmt w:val="decimal"/>
      <w:pStyle w:val="slovanzoznam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58F02650"/>
    <w:multiLevelType w:val="hybridMultilevel"/>
    <w:tmpl w:val="F8F0B7F0"/>
    <w:lvl w:ilvl="0" w:tplc="843EBEB0">
      <w:start w:val="1"/>
      <w:numFmt w:val="decimal"/>
      <w:lvlText w:val="%1)"/>
      <w:lvlJc w:val="left"/>
      <w:pPr>
        <w:ind w:left="720" w:hanging="360"/>
      </w:pPr>
      <w:rPr>
        <w:rFonts w:ascii="Courier New" w:eastAsia="Times New Roman" w:hAnsi="Courier New" w:cs="Courier New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B03DA"/>
    <w:multiLevelType w:val="multilevel"/>
    <w:tmpl w:val="C48E2C82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Nadpis6"/>
      <w:lvlText w:val="%1.%2.%3.%4.%5.%6."/>
      <w:lvlJc w:val="left"/>
      <w:pPr>
        <w:tabs>
          <w:tab w:val="num" w:pos="1559"/>
        </w:tabs>
        <w:ind w:left="1559" w:hanging="1559"/>
      </w:p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1843"/>
        </w:tabs>
        <w:ind w:left="1843" w:hanging="1843"/>
      </w:p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1984"/>
        </w:tabs>
        <w:ind w:left="1984" w:hanging="1984"/>
      </w:pPr>
    </w:lvl>
  </w:abstractNum>
  <w:abstractNum w:abstractNumId="21" w15:restartNumberingAfterBreak="0">
    <w:nsid w:val="6E0D389B"/>
    <w:multiLevelType w:val="singleLevel"/>
    <w:tmpl w:val="8B0CD9DA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0E72400"/>
    <w:multiLevelType w:val="singleLevel"/>
    <w:tmpl w:val="34E0ECF2"/>
    <w:lvl w:ilvl="0">
      <w:start w:val="1"/>
      <w:numFmt w:val="bullet"/>
      <w:pStyle w:val="Opatreni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658430">
    <w:abstractNumId w:val="21"/>
  </w:num>
  <w:num w:numId="2" w16cid:durableId="1572274958">
    <w:abstractNumId w:val="3"/>
  </w:num>
  <w:num w:numId="3" w16cid:durableId="1592933822">
    <w:abstractNumId w:val="14"/>
  </w:num>
  <w:num w:numId="4" w16cid:durableId="503519565">
    <w:abstractNumId w:val="1"/>
  </w:num>
  <w:num w:numId="5" w16cid:durableId="1246694320">
    <w:abstractNumId w:val="0"/>
  </w:num>
  <w:num w:numId="6" w16cid:durableId="2045017463">
    <w:abstractNumId w:val="18"/>
  </w:num>
  <w:num w:numId="7" w16cid:durableId="1698965600">
    <w:abstractNumId w:val="13"/>
  </w:num>
  <w:num w:numId="8" w16cid:durableId="1387072106">
    <w:abstractNumId w:val="7"/>
  </w:num>
  <w:num w:numId="9" w16cid:durableId="1666978076">
    <w:abstractNumId w:val="12"/>
  </w:num>
  <w:num w:numId="10" w16cid:durableId="1717244010">
    <w:abstractNumId w:val="20"/>
  </w:num>
  <w:num w:numId="11" w16cid:durableId="1804274159">
    <w:abstractNumId w:val="22"/>
  </w:num>
  <w:num w:numId="12" w16cid:durableId="1646469249">
    <w:abstractNumId w:val="6"/>
  </w:num>
  <w:num w:numId="13" w16cid:durableId="1731685965">
    <w:abstractNumId w:val="16"/>
  </w:num>
  <w:num w:numId="14" w16cid:durableId="282199093">
    <w:abstractNumId w:val="17"/>
  </w:num>
  <w:num w:numId="15" w16cid:durableId="90854439">
    <w:abstractNumId w:val="19"/>
  </w:num>
  <w:num w:numId="16" w16cid:durableId="1434864671">
    <w:abstractNumId w:val="21"/>
  </w:num>
  <w:num w:numId="17" w16cid:durableId="1311665701">
    <w:abstractNumId w:val="21"/>
  </w:num>
  <w:num w:numId="18" w16cid:durableId="1930575177">
    <w:abstractNumId w:val="21"/>
  </w:num>
  <w:num w:numId="19" w16cid:durableId="874927919">
    <w:abstractNumId w:val="21"/>
  </w:num>
  <w:num w:numId="20" w16cid:durableId="1286817524">
    <w:abstractNumId w:val="11"/>
  </w:num>
  <w:num w:numId="21" w16cid:durableId="749546531">
    <w:abstractNumId w:val="5"/>
  </w:num>
  <w:num w:numId="22" w16cid:durableId="1365246919">
    <w:abstractNumId w:val="2"/>
  </w:num>
  <w:num w:numId="23" w16cid:durableId="1907060565">
    <w:abstractNumId w:val="8"/>
  </w:num>
  <w:num w:numId="24" w16cid:durableId="1957443081">
    <w:abstractNumId w:val="21"/>
  </w:num>
  <w:num w:numId="25" w16cid:durableId="2042590231">
    <w:abstractNumId w:val="21"/>
  </w:num>
  <w:num w:numId="26" w16cid:durableId="1609198592">
    <w:abstractNumId w:val="21"/>
  </w:num>
  <w:num w:numId="27" w16cid:durableId="645940624">
    <w:abstractNumId w:val="21"/>
  </w:num>
  <w:num w:numId="28" w16cid:durableId="877821398">
    <w:abstractNumId w:val="20"/>
  </w:num>
  <w:num w:numId="29" w16cid:durableId="666443923">
    <w:abstractNumId w:val="21"/>
  </w:num>
  <w:num w:numId="30" w16cid:durableId="444929787">
    <w:abstractNumId w:val="8"/>
  </w:num>
  <w:num w:numId="31" w16cid:durableId="145898769">
    <w:abstractNumId w:val="10"/>
  </w:num>
  <w:num w:numId="32" w16cid:durableId="537595189">
    <w:abstractNumId w:val="4"/>
  </w:num>
  <w:num w:numId="33" w16cid:durableId="1418674997">
    <w:abstractNumId w:val="20"/>
  </w:num>
  <w:num w:numId="34" w16cid:durableId="2305091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514255">
    <w:abstractNumId w:val="20"/>
  </w:num>
  <w:num w:numId="36" w16cid:durableId="1771049046">
    <w:abstractNumId w:val="20"/>
  </w:num>
  <w:num w:numId="37" w16cid:durableId="2058040458">
    <w:abstractNumId w:val="20"/>
  </w:num>
  <w:num w:numId="38" w16cid:durableId="1705061234">
    <w:abstractNumId w:val="9"/>
  </w:num>
  <w:num w:numId="39" w16cid:durableId="47337542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18"/>
    <w:rsid w:val="000074FC"/>
    <w:rsid w:val="00007BD5"/>
    <w:rsid w:val="0001054D"/>
    <w:rsid w:val="00011A72"/>
    <w:rsid w:val="00013012"/>
    <w:rsid w:val="0001445D"/>
    <w:rsid w:val="00014E96"/>
    <w:rsid w:val="00014FC3"/>
    <w:rsid w:val="000165D6"/>
    <w:rsid w:val="00016A85"/>
    <w:rsid w:val="00016BFD"/>
    <w:rsid w:val="00016CA0"/>
    <w:rsid w:val="00017F02"/>
    <w:rsid w:val="00021DB6"/>
    <w:rsid w:val="00030F04"/>
    <w:rsid w:val="0003533F"/>
    <w:rsid w:val="000355C1"/>
    <w:rsid w:val="0004223A"/>
    <w:rsid w:val="000437BB"/>
    <w:rsid w:val="0004522A"/>
    <w:rsid w:val="00046B38"/>
    <w:rsid w:val="00046E13"/>
    <w:rsid w:val="000531F0"/>
    <w:rsid w:val="000551DB"/>
    <w:rsid w:val="0006171F"/>
    <w:rsid w:val="00061C90"/>
    <w:rsid w:val="000657B1"/>
    <w:rsid w:val="00065A4B"/>
    <w:rsid w:val="000704D1"/>
    <w:rsid w:val="00071D17"/>
    <w:rsid w:val="00073FC5"/>
    <w:rsid w:val="000741B2"/>
    <w:rsid w:val="00081A40"/>
    <w:rsid w:val="00081C97"/>
    <w:rsid w:val="000852AE"/>
    <w:rsid w:val="000859ED"/>
    <w:rsid w:val="000868D8"/>
    <w:rsid w:val="0009171F"/>
    <w:rsid w:val="000926C6"/>
    <w:rsid w:val="00092BE0"/>
    <w:rsid w:val="00093C8E"/>
    <w:rsid w:val="0009456E"/>
    <w:rsid w:val="000A07FB"/>
    <w:rsid w:val="000A23FD"/>
    <w:rsid w:val="000A32E1"/>
    <w:rsid w:val="000A4C69"/>
    <w:rsid w:val="000A5444"/>
    <w:rsid w:val="000A5DB0"/>
    <w:rsid w:val="000A7FFC"/>
    <w:rsid w:val="000B3B83"/>
    <w:rsid w:val="000B3C7D"/>
    <w:rsid w:val="000B7058"/>
    <w:rsid w:val="000B7E43"/>
    <w:rsid w:val="000C1B91"/>
    <w:rsid w:val="000C22F4"/>
    <w:rsid w:val="000C3579"/>
    <w:rsid w:val="000C522E"/>
    <w:rsid w:val="000D100B"/>
    <w:rsid w:val="000D1FEC"/>
    <w:rsid w:val="000D2B8A"/>
    <w:rsid w:val="000D3AB2"/>
    <w:rsid w:val="000D3DA1"/>
    <w:rsid w:val="000D5FD5"/>
    <w:rsid w:val="000D77D2"/>
    <w:rsid w:val="000E055B"/>
    <w:rsid w:val="000E09C8"/>
    <w:rsid w:val="000E1439"/>
    <w:rsid w:val="000E1A24"/>
    <w:rsid w:val="000E313A"/>
    <w:rsid w:val="000E31EF"/>
    <w:rsid w:val="000E5825"/>
    <w:rsid w:val="000E5D9B"/>
    <w:rsid w:val="000F298A"/>
    <w:rsid w:val="000F2CBE"/>
    <w:rsid w:val="000F516B"/>
    <w:rsid w:val="000F7CFA"/>
    <w:rsid w:val="000F7F08"/>
    <w:rsid w:val="0010406F"/>
    <w:rsid w:val="001062EB"/>
    <w:rsid w:val="00112E64"/>
    <w:rsid w:val="001133E2"/>
    <w:rsid w:val="0011344C"/>
    <w:rsid w:val="00113798"/>
    <w:rsid w:val="00113A23"/>
    <w:rsid w:val="0012283F"/>
    <w:rsid w:val="00123A90"/>
    <w:rsid w:val="001248EB"/>
    <w:rsid w:val="001270E5"/>
    <w:rsid w:val="00127D0C"/>
    <w:rsid w:val="00130549"/>
    <w:rsid w:val="00132804"/>
    <w:rsid w:val="00133D40"/>
    <w:rsid w:val="00134898"/>
    <w:rsid w:val="001411F3"/>
    <w:rsid w:val="00141823"/>
    <w:rsid w:val="001426AC"/>
    <w:rsid w:val="0014271C"/>
    <w:rsid w:val="0014303D"/>
    <w:rsid w:val="0014599E"/>
    <w:rsid w:val="001510D9"/>
    <w:rsid w:val="001535B5"/>
    <w:rsid w:val="00160E43"/>
    <w:rsid w:val="00161649"/>
    <w:rsid w:val="00161ACA"/>
    <w:rsid w:val="00162811"/>
    <w:rsid w:val="001629FF"/>
    <w:rsid w:val="00163E38"/>
    <w:rsid w:val="001665C6"/>
    <w:rsid w:val="00172B60"/>
    <w:rsid w:val="001802E6"/>
    <w:rsid w:val="00180F1E"/>
    <w:rsid w:val="00181939"/>
    <w:rsid w:val="00183049"/>
    <w:rsid w:val="001851AC"/>
    <w:rsid w:val="001920BB"/>
    <w:rsid w:val="0019382B"/>
    <w:rsid w:val="00195EDC"/>
    <w:rsid w:val="001977D1"/>
    <w:rsid w:val="00197B57"/>
    <w:rsid w:val="001A3BA3"/>
    <w:rsid w:val="001A48B4"/>
    <w:rsid w:val="001A4BEC"/>
    <w:rsid w:val="001A6B0B"/>
    <w:rsid w:val="001A6B83"/>
    <w:rsid w:val="001B4CC9"/>
    <w:rsid w:val="001B5B79"/>
    <w:rsid w:val="001B6794"/>
    <w:rsid w:val="001B7497"/>
    <w:rsid w:val="001C0049"/>
    <w:rsid w:val="001C555B"/>
    <w:rsid w:val="001C62B9"/>
    <w:rsid w:val="001C718A"/>
    <w:rsid w:val="001D0D59"/>
    <w:rsid w:val="001D102B"/>
    <w:rsid w:val="001D2D78"/>
    <w:rsid w:val="001D4607"/>
    <w:rsid w:val="001D7F77"/>
    <w:rsid w:val="001E0AF6"/>
    <w:rsid w:val="001E7508"/>
    <w:rsid w:val="001F0E23"/>
    <w:rsid w:val="001F228F"/>
    <w:rsid w:val="001F5102"/>
    <w:rsid w:val="001F5F1F"/>
    <w:rsid w:val="001F5F5F"/>
    <w:rsid w:val="001F61A3"/>
    <w:rsid w:val="002018A8"/>
    <w:rsid w:val="00203370"/>
    <w:rsid w:val="00217270"/>
    <w:rsid w:val="002175C2"/>
    <w:rsid w:val="00224AF0"/>
    <w:rsid w:val="00224CEC"/>
    <w:rsid w:val="002252E1"/>
    <w:rsid w:val="0022693F"/>
    <w:rsid w:val="0024374D"/>
    <w:rsid w:val="00250094"/>
    <w:rsid w:val="002503D3"/>
    <w:rsid w:val="00250806"/>
    <w:rsid w:val="00253687"/>
    <w:rsid w:val="00255F13"/>
    <w:rsid w:val="002604E3"/>
    <w:rsid w:val="00262CA5"/>
    <w:rsid w:val="00264E5B"/>
    <w:rsid w:val="00266096"/>
    <w:rsid w:val="00266BF4"/>
    <w:rsid w:val="00271C6C"/>
    <w:rsid w:val="00276D0B"/>
    <w:rsid w:val="0028160A"/>
    <w:rsid w:val="00281D7E"/>
    <w:rsid w:val="00284CA8"/>
    <w:rsid w:val="00285C47"/>
    <w:rsid w:val="00286F1F"/>
    <w:rsid w:val="00291074"/>
    <w:rsid w:val="00291E13"/>
    <w:rsid w:val="0029305B"/>
    <w:rsid w:val="00293D33"/>
    <w:rsid w:val="00293DAC"/>
    <w:rsid w:val="002944A0"/>
    <w:rsid w:val="002976EC"/>
    <w:rsid w:val="002A536F"/>
    <w:rsid w:val="002A61DA"/>
    <w:rsid w:val="002B29F4"/>
    <w:rsid w:val="002B32F4"/>
    <w:rsid w:val="002B4398"/>
    <w:rsid w:val="002C42B2"/>
    <w:rsid w:val="002C64BF"/>
    <w:rsid w:val="002C676C"/>
    <w:rsid w:val="002D037F"/>
    <w:rsid w:val="002D0433"/>
    <w:rsid w:val="002D0508"/>
    <w:rsid w:val="002D0BFD"/>
    <w:rsid w:val="002D1774"/>
    <w:rsid w:val="002D41A9"/>
    <w:rsid w:val="002D4D11"/>
    <w:rsid w:val="002E05FF"/>
    <w:rsid w:val="002E06F5"/>
    <w:rsid w:val="002E071C"/>
    <w:rsid w:val="002E0A26"/>
    <w:rsid w:val="002E2245"/>
    <w:rsid w:val="002E5C8E"/>
    <w:rsid w:val="002F20F4"/>
    <w:rsid w:val="002F2CC7"/>
    <w:rsid w:val="002F3F87"/>
    <w:rsid w:val="003018B8"/>
    <w:rsid w:val="00302291"/>
    <w:rsid w:val="003041A3"/>
    <w:rsid w:val="0030658B"/>
    <w:rsid w:val="0030765E"/>
    <w:rsid w:val="00307ACA"/>
    <w:rsid w:val="00312B16"/>
    <w:rsid w:val="0031422B"/>
    <w:rsid w:val="0031629D"/>
    <w:rsid w:val="003179B4"/>
    <w:rsid w:val="003179F8"/>
    <w:rsid w:val="0032124E"/>
    <w:rsid w:val="00321D28"/>
    <w:rsid w:val="0033195C"/>
    <w:rsid w:val="00331C85"/>
    <w:rsid w:val="00334C52"/>
    <w:rsid w:val="00335E6B"/>
    <w:rsid w:val="003368DC"/>
    <w:rsid w:val="00345094"/>
    <w:rsid w:val="0034609E"/>
    <w:rsid w:val="00347253"/>
    <w:rsid w:val="00347FAD"/>
    <w:rsid w:val="00352054"/>
    <w:rsid w:val="00352553"/>
    <w:rsid w:val="0035577D"/>
    <w:rsid w:val="00355D00"/>
    <w:rsid w:val="0036018D"/>
    <w:rsid w:val="00361E11"/>
    <w:rsid w:val="003636D8"/>
    <w:rsid w:val="00364076"/>
    <w:rsid w:val="00370A5E"/>
    <w:rsid w:val="00370B9D"/>
    <w:rsid w:val="00375F69"/>
    <w:rsid w:val="0037664B"/>
    <w:rsid w:val="0037757E"/>
    <w:rsid w:val="003837CD"/>
    <w:rsid w:val="00384C76"/>
    <w:rsid w:val="00385BC5"/>
    <w:rsid w:val="0039019A"/>
    <w:rsid w:val="0039366D"/>
    <w:rsid w:val="003952A4"/>
    <w:rsid w:val="00395800"/>
    <w:rsid w:val="00395E39"/>
    <w:rsid w:val="00396CFB"/>
    <w:rsid w:val="003A3E33"/>
    <w:rsid w:val="003A6346"/>
    <w:rsid w:val="003A7635"/>
    <w:rsid w:val="003B0DCE"/>
    <w:rsid w:val="003B11EA"/>
    <w:rsid w:val="003B4C93"/>
    <w:rsid w:val="003C1639"/>
    <w:rsid w:val="003C1CBC"/>
    <w:rsid w:val="003C421F"/>
    <w:rsid w:val="003C780C"/>
    <w:rsid w:val="003C79F4"/>
    <w:rsid w:val="003D401F"/>
    <w:rsid w:val="003E038B"/>
    <w:rsid w:val="003E3BB3"/>
    <w:rsid w:val="003E52E6"/>
    <w:rsid w:val="003E5E20"/>
    <w:rsid w:val="003F1B1D"/>
    <w:rsid w:val="003F5E6E"/>
    <w:rsid w:val="003F6116"/>
    <w:rsid w:val="003F7B5B"/>
    <w:rsid w:val="0040013D"/>
    <w:rsid w:val="00400290"/>
    <w:rsid w:val="0040274F"/>
    <w:rsid w:val="00406D41"/>
    <w:rsid w:val="0041264B"/>
    <w:rsid w:val="0041398D"/>
    <w:rsid w:val="0041542A"/>
    <w:rsid w:val="00416655"/>
    <w:rsid w:val="004232CF"/>
    <w:rsid w:val="004243F1"/>
    <w:rsid w:val="00426B36"/>
    <w:rsid w:val="004311F8"/>
    <w:rsid w:val="0043130F"/>
    <w:rsid w:val="004320E9"/>
    <w:rsid w:val="0043215B"/>
    <w:rsid w:val="00432171"/>
    <w:rsid w:val="00433F34"/>
    <w:rsid w:val="004351D5"/>
    <w:rsid w:val="00436BCF"/>
    <w:rsid w:val="004371EB"/>
    <w:rsid w:val="004428B7"/>
    <w:rsid w:val="00443D06"/>
    <w:rsid w:val="00443F29"/>
    <w:rsid w:val="00446610"/>
    <w:rsid w:val="0045012B"/>
    <w:rsid w:val="004514EE"/>
    <w:rsid w:val="00453FC0"/>
    <w:rsid w:val="00454BB5"/>
    <w:rsid w:val="004574F5"/>
    <w:rsid w:val="004627C4"/>
    <w:rsid w:val="00463796"/>
    <w:rsid w:val="00465C80"/>
    <w:rsid w:val="00465CB6"/>
    <w:rsid w:val="00470EEC"/>
    <w:rsid w:val="00471706"/>
    <w:rsid w:val="004760F7"/>
    <w:rsid w:val="0048314C"/>
    <w:rsid w:val="00485541"/>
    <w:rsid w:val="004925F9"/>
    <w:rsid w:val="00492AAD"/>
    <w:rsid w:val="00495917"/>
    <w:rsid w:val="00495A64"/>
    <w:rsid w:val="0049607E"/>
    <w:rsid w:val="004963D9"/>
    <w:rsid w:val="00496C19"/>
    <w:rsid w:val="0049741A"/>
    <w:rsid w:val="00497599"/>
    <w:rsid w:val="004A143D"/>
    <w:rsid w:val="004A213D"/>
    <w:rsid w:val="004A56F3"/>
    <w:rsid w:val="004A5FFB"/>
    <w:rsid w:val="004B1A9C"/>
    <w:rsid w:val="004B1DD2"/>
    <w:rsid w:val="004B243E"/>
    <w:rsid w:val="004B405C"/>
    <w:rsid w:val="004B4328"/>
    <w:rsid w:val="004B5EE5"/>
    <w:rsid w:val="004B6AFF"/>
    <w:rsid w:val="004B713F"/>
    <w:rsid w:val="004C453F"/>
    <w:rsid w:val="004E03B3"/>
    <w:rsid w:val="004E1DD6"/>
    <w:rsid w:val="004E2E1D"/>
    <w:rsid w:val="004E517B"/>
    <w:rsid w:val="004E69F1"/>
    <w:rsid w:val="004E7440"/>
    <w:rsid w:val="004F00E4"/>
    <w:rsid w:val="004F0D7E"/>
    <w:rsid w:val="004F11F2"/>
    <w:rsid w:val="004F40DD"/>
    <w:rsid w:val="004F6045"/>
    <w:rsid w:val="004F6397"/>
    <w:rsid w:val="004F69CD"/>
    <w:rsid w:val="004F73BE"/>
    <w:rsid w:val="005007B3"/>
    <w:rsid w:val="00500D9B"/>
    <w:rsid w:val="0050381F"/>
    <w:rsid w:val="005044C8"/>
    <w:rsid w:val="00504615"/>
    <w:rsid w:val="00510384"/>
    <w:rsid w:val="0051248D"/>
    <w:rsid w:val="005131CD"/>
    <w:rsid w:val="005161E6"/>
    <w:rsid w:val="00516E0C"/>
    <w:rsid w:val="00517C3C"/>
    <w:rsid w:val="00521D38"/>
    <w:rsid w:val="00521E14"/>
    <w:rsid w:val="00532A1F"/>
    <w:rsid w:val="00533A9E"/>
    <w:rsid w:val="00533D0D"/>
    <w:rsid w:val="00534701"/>
    <w:rsid w:val="00537155"/>
    <w:rsid w:val="0054238A"/>
    <w:rsid w:val="0054310A"/>
    <w:rsid w:val="0054320E"/>
    <w:rsid w:val="00545D7B"/>
    <w:rsid w:val="0054670E"/>
    <w:rsid w:val="00546DEC"/>
    <w:rsid w:val="00554002"/>
    <w:rsid w:val="0055677E"/>
    <w:rsid w:val="005567F2"/>
    <w:rsid w:val="00556846"/>
    <w:rsid w:val="00562671"/>
    <w:rsid w:val="0056409D"/>
    <w:rsid w:val="00567ED2"/>
    <w:rsid w:val="00574258"/>
    <w:rsid w:val="005750F8"/>
    <w:rsid w:val="005802B8"/>
    <w:rsid w:val="0058388F"/>
    <w:rsid w:val="00584083"/>
    <w:rsid w:val="00586C3D"/>
    <w:rsid w:val="00591B5C"/>
    <w:rsid w:val="00592534"/>
    <w:rsid w:val="00595A7B"/>
    <w:rsid w:val="005A291B"/>
    <w:rsid w:val="005A67C9"/>
    <w:rsid w:val="005B0ECF"/>
    <w:rsid w:val="005B2CD1"/>
    <w:rsid w:val="005B2EE7"/>
    <w:rsid w:val="005B4701"/>
    <w:rsid w:val="005B4E27"/>
    <w:rsid w:val="005C137F"/>
    <w:rsid w:val="005C14EE"/>
    <w:rsid w:val="005C442E"/>
    <w:rsid w:val="005C75EA"/>
    <w:rsid w:val="005C7D62"/>
    <w:rsid w:val="005D0D3E"/>
    <w:rsid w:val="005D3D46"/>
    <w:rsid w:val="005D41CD"/>
    <w:rsid w:val="005D4C4D"/>
    <w:rsid w:val="005D68FA"/>
    <w:rsid w:val="005D7414"/>
    <w:rsid w:val="005D7B4C"/>
    <w:rsid w:val="005E01C5"/>
    <w:rsid w:val="005E54AF"/>
    <w:rsid w:val="005E5FA7"/>
    <w:rsid w:val="005E6FBF"/>
    <w:rsid w:val="005F0FAA"/>
    <w:rsid w:val="005F4BF8"/>
    <w:rsid w:val="00605FFD"/>
    <w:rsid w:val="00610E7B"/>
    <w:rsid w:val="00614D4D"/>
    <w:rsid w:val="00616EEE"/>
    <w:rsid w:val="0061767F"/>
    <w:rsid w:val="00617E62"/>
    <w:rsid w:val="00620B1A"/>
    <w:rsid w:val="00620EE8"/>
    <w:rsid w:val="006211A9"/>
    <w:rsid w:val="00622833"/>
    <w:rsid w:val="00624ADC"/>
    <w:rsid w:val="006279B4"/>
    <w:rsid w:val="00635D28"/>
    <w:rsid w:val="006402E8"/>
    <w:rsid w:val="00641336"/>
    <w:rsid w:val="00643BA2"/>
    <w:rsid w:val="00645B7F"/>
    <w:rsid w:val="00646BC6"/>
    <w:rsid w:val="00647497"/>
    <w:rsid w:val="006538E9"/>
    <w:rsid w:val="00653A46"/>
    <w:rsid w:val="00654D97"/>
    <w:rsid w:val="0065639F"/>
    <w:rsid w:val="00661069"/>
    <w:rsid w:val="00662782"/>
    <w:rsid w:val="006652AC"/>
    <w:rsid w:val="006663CE"/>
    <w:rsid w:val="00667095"/>
    <w:rsid w:val="00667A20"/>
    <w:rsid w:val="00671373"/>
    <w:rsid w:val="006721DD"/>
    <w:rsid w:val="0067410C"/>
    <w:rsid w:val="00674686"/>
    <w:rsid w:val="00674E0F"/>
    <w:rsid w:val="006760EC"/>
    <w:rsid w:val="00680416"/>
    <w:rsid w:val="006814C5"/>
    <w:rsid w:val="006817D8"/>
    <w:rsid w:val="006833B6"/>
    <w:rsid w:val="00683B3F"/>
    <w:rsid w:val="00686BEF"/>
    <w:rsid w:val="006874A5"/>
    <w:rsid w:val="00690F34"/>
    <w:rsid w:val="006912B2"/>
    <w:rsid w:val="00691B4C"/>
    <w:rsid w:val="006938B7"/>
    <w:rsid w:val="00694533"/>
    <w:rsid w:val="006964A3"/>
    <w:rsid w:val="00696E7C"/>
    <w:rsid w:val="00697121"/>
    <w:rsid w:val="006974CF"/>
    <w:rsid w:val="00697F35"/>
    <w:rsid w:val="006A229D"/>
    <w:rsid w:val="006A2FAA"/>
    <w:rsid w:val="006A52B5"/>
    <w:rsid w:val="006A5D93"/>
    <w:rsid w:val="006B152E"/>
    <w:rsid w:val="006B25A0"/>
    <w:rsid w:val="006B3148"/>
    <w:rsid w:val="006B38F6"/>
    <w:rsid w:val="006B3FA1"/>
    <w:rsid w:val="006B415B"/>
    <w:rsid w:val="006B52D3"/>
    <w:rsid w:val="006B5B6C"/>
    <w:rsid w:val="006B6A0E"/>
    <w:rsid w:val="006B7AAF"/>
    <w:rsid w:val="006C05E0"/>
    <w:rsid w:val="006C1218"/>
    <w:rsid w:val="006C1B74"/>
    <w:rsid w:val="006C2633"/>
    <w:rsid w:val="006C2D5B"/>
    <w:rsid w:val="006C5286"/>
    <w:rsid w:val="006C65BF"/>
    <w:rsid w:val="006C6E54"/>
    <w:rsid w:val="006D46DB"/>
    <w:rsid w:val="006D5690"/>
    <w:rsid w:val="006D6E7C"/>
    <w:rsid w:val="006D7C9A"/>
    <w:rsid w:val="006E6EC2"/>
    <w:rsid w:val="006E6FD7"/>
    <w:rsid w:val="006E7F03"/>
    <w:rsid w:val="006F1299"/>
    <w:rsid w:val="006F57C9"/>
    <w:rsid w:val="006F5D90"/>
    <w:rsid w:val="006F680A"/>
    <w:rsid w:val="006F7E9C"/>
    <w:rsid w:val="00700A82"/>
    <w:rsid w:val="00701575"/>
    <w:rsid w:val="0070210A"/>
    <w:rsid w:val="0071065E"/>
    <w:rsid w:val="00716398"/>
    <w:rsid w:val="00723036"/>
    <w:rsid w:val="007244D9"/>
    <w:rsid w:val="00727689"/>
    <w:rsid w:val="00730696"/>
    <w:rsid w:val="00731A09"/>
    <w:rsid w:val="00733F0B"/>
    <w:rsid w:val="00734E72"/>
    <w:rsid w:val="007357FF"/>
    <w:rsid w:val="007449E3"/>
    <w:rsid w:val="00744BD2"/>
    <w:rsid w:val="00746C9F"/>
    <w:rsid w:val="0075096A"/>
    <w:rsid w:val="007535E2"/>
    <w:rsid w:val="00760D1C"/>
    <w:rsid w:val="0076116A"/>
    <w:rsid w:val="007611EB"/>
    <w:rsid w:val="00761E56"/>
    <w:rsid w:val="007636FD"/>
    <w:rsid w:val="0076580D"/>
    <w:rsid w:val="00765A2D"/>
    <w:rsid w:val="0077030F"/>
    <w:rsid w:val="00771064"/>
    <w:rsid w:val="00771B07"/>
    <w:rsid w:val="007727EA"/>
    <w:rsid w:val="00774887"/>
    <w:rsid w:val="007767FD"/>
    <w:rsid w:val="00776E22"/>
    <w:rsid w:val="007825EB"/>
    <w:rsid w:val="00783820"/>
    <w:rsid w:val="007838EB"/>
    <w:rsid w:val="00785538"/>
    <w:rsid w:val="007928B2"/>
    <w:rsid w:val="0079384A"/>
    <w:rsid w:val="00793A5A"/>
    <w:rsid w:val="00794669"/>
    <w:rsid w:val="00794DB2"/>
    <w:rsid w:val="00796D15"/>
    <w:rsid w:val="007A2142"/>
    <w:rsid w:val="007A3BB1"/>
    <w:rsid w:val="007A426C"/>
    <w:rsid w:val="007A6170"/>
    <w:rsid w:val="007A756D"/>
    <w:rsid w:val="007B08BE"/>
    <w:rsid w:val="007B1DFC"/>
    <w:rsid w:val="007B4170"/>
    <w:rsid w:val="007B4DC7"/>
    <w:rsid w:val="007B547D"/>
    <w:rsid w:val="007C063D"/>
    <w:rsid w:val="007C081F"/>
    <w:rsid w:val="007C116E"/>
    <w:rsid w:val="007D16AB"/>
    <w:rsid w:val="007D2C0E"/>
    <w:rsid w:val="007D610D"/>
    <w:rsid w:val="007E7C19"/>
    <w:rsid w:val="007E7D6A"/>
    <w:rsid w:val="007F17EF"/>
    <w:rsid w:val="007F1F8A"/>
    <w:rsid w:val="007F31A8"/>
    <w:rsid w:val="007F5526"/>
    <w:rsid w:val="0080028E"/>
    <w:rsid w:val="00800B03"/>
    <w:rsid w:val="008017EE"/>
    <w:rsid w:val="00801E3F"/>
    <w:rsid w:val="00802324"/>
    <w:rsid w:val="00804406"/>
    <w:rsid w:val="008057D3"/>
    <w:rsid w:val="00806C2A"/>
    <w:rsid w:val="00812C14"/>
    <w:rsid w:val="00817830"/>
    <w:rsid w:val="0082145C"/>
    <w:rsid w:val="0082157E"/>
    <w:rsid w:val="00821A54"/>
    <w:rsid w:val="00825A1F"/>
    <w:rsid w:val="00840949"/>
    <w:rsid w:val="00846D78"/>
    <w:rsid w:val="00851819"/>
    <w:rsid w:val="00854B4F"/>
    <w:rsid w:val="0085506B"/>
    <w:rsid w:val="00857034"/>
    <w:rsid w:val="008574D7"/>
    <w:rsid w:val="00857B0B"/>
    <w:rsid w:val="00862773"/>
    <w:rsid w:val="00862AF7"/>
    <w:rsid w:val="00863569"/>
    <w:rsid w:val="00867235"/>
    <w:rsid w:val="00873F60"/>
    <w:rsid w:val="00874705"/>
    <w:rsid w:val="00875D20"/>
    <w:rsid w:val="00875FDD"/>
    <w:rsid w:val="008769DE"/>
    <w:rsid w:val="00876AB5"/>
    <w:rsid w:val="0088157F"/>
    <w:rsid w:val="00884A1C"/>
    <w:rsid w:val="00885FEB"/>
    <w:rsid w:val="0088629A"/>
    <w:rsid w:val="00887D26"/>
    <w:rsid w:val="0089026C"/>
    <w:rsid w:val="00890991"/>
    <w:rsid w:val="00891953"/>
    <w:rsid w:val="008958C7"/>
    <w:rsid w:val="0089619E"/>
    <w:rsid w:val="008964F9"/>
    <w:rsid w:val="00897418"/>
    <w:rsid w:val="008A3A79"/>
    <w:rsid w:val="008A75D3"/>
    <w:rsid w:val="008A7AF3"/>
    <w:rsid w:val="008B08A3"/>
    <w:rsid w:val="008B3D2D"/>
    <w:rsid w:val="008B5292"/>
    <w:rsid w:val="008B5FBC"/>
    <w:rsid w:val="008B6A74"/>
    <w:rsid w:val="008B7B3B"/>
    <w:rsid w:val="008C18D7"/>
    <w:rsid w:val="008D05C9"/>
    <w:rsid w:val="008D19BF"/>
    <w:rsid w:val="008D2F51"/>
    <w:rsid w:val="008D3E17"/>
    <w:rsid w:val="008D5886"/>
    <w:rsid w:val="008D60F5"/>
    <w:rsid w:val="008D623D"/>
    <w:rsid w:val="008E2B1C"/>
    <w:rsid w:val="008E6133"/>
    <w:rsid w:val="008E666E"/>
    <w:rsid w:val="008E76D2"/>
    <w:rsid w:val="008F0405"/>
    <w:rsid w:val="008F08FD"/>
    <w:rsid w:val="008F37FA"/>
    <w:rsid w:val="0090332B"/>
    <w:rsid w:val="00911037"/>
    <w:rsid w:val="00912C74"/>
    <w:rsid w:val="0091371D"/>
    <w:rsid w:val="00914249"/>
    <w:rsid w:val="00917129"/>
    <w:rsid w:val="00917765"/>
    <w:rsid w:val="00917BCA"/>
    <w:rsid w:val="00920108"/>
    <w:rsid w:val="0092208C"/>
    <w:rsid w:val="009240A2"/>
    <w:rsid w:val="009267A5"/>
    <w:rsid w:val="009314D0"/>
    <w:rsid w:val="009315B2"/>
    <w:rsid w:val="00936A79"/>
    <w:rsid w:val="009413BA"/>
    <w:rsid w:val="00941A07"/>
    <w:rsid w:val="00942665"/>
    <w:rsid w:val="00942D45"/>
    <w:rsid w:val="0094396A"/>
    <w:rsid w:val="00945FA6"/>
    <w:rsid w:val="009519DC"/>
    <w:rsid w:val="0095224D"/>
    <w:rsid w:val="00955C43"/>
    <w:rsid w:val="009561F4"/>
    <w:rsid w:val="00956902"/>
    <w:rsid w:val="00957DE2"/>
    <w:rsid w:val="00962045"/>
    <w:rsid w:val="00965938"/>
    <w:rsid w:val="00973173"/>
    <w:rsid w:val="00977E0B"/>
    <w:rsid w:val="00981FE1"/>
    <w:rsid w:val="00983777"/>
    <w:rsid w:val="00985700"/>
    <w:rsid w:val="00986CF1"/>
    <w:rsid w:val="00990BE7"/>
    <w:rsid w:val="00991002"/>
    <w:rsid w:val="00992E71"/>
    <w:rsid w:val="009941AF"/>
    <w:rsid w:val="009A2C45"/>
    <w:rsid w:val="009A4B3B"/>
    <w:rsid w:val="009A7F33"/>
    <w:rsid w:val="009B0171"/>
    <w:rsid w:val="009B0207"/>
    <w:rsid w:val="009B1350"/>
    <w:rsid w:val="009B6CAF"/>
    <w:rsid w:val="009C0169"/>
    <w:rsid w:val="009C34A8"/>
    <w:rsid w:val="009C3B11"/>
    <w:rsid w:val="009C4AB8"/>
    <w:rsid w:val="009C5162"/>
    <w:rsid w:val="009C71EC"/>
    <w:rsid w:val="009D33EA"/>
    <w:rsid w:val="009D4370"/>
    <w:rsid w:val="009D4830"/>
    <w:rsid w:val="009D560F"/>
    <w:rsid w:val="009D6E6A"/>
    <w:rsid w:val="009D7C40"/>
    <w:rsid w:val="009E263B"/>
    <w:rsid w:val="009E2EF7"/>
    <w:rsid w:val="009E490A"/>
    <w:rsid w:val="009E5315"/>
    <w:rsid w:val="009E56B5"/>
    <w:rsid w:val="009E632D"/>
    <w:rsid w:val="009E7FE0"/>
    <w:rsid w:val="009F2866"/>
    <w:rsid w:val="009F458A"/>
    <w:rsid w:val="009F6643"/>
    <w:rsid w:val="009F7BEF"/>
    <w:rsid w:val="009F7D34"/>
    <w:rsid w:val="00A020DC"/>
    <w:rsid w:val="00A04134"/>
    <w:rsid w:val="00A07F90"/>
    <w:rsid w:val="00A11CA3"/>
    <w:rsid w:val="00A122C2"/>
    <w:rsid w:val="00A133FC"/>
    <w:rsid w:val="00A172D5"/>
    <w:rsid w:val="00A21926"/>
    <w:rsid w:val="00A21A4F"/>
    <w:rsid w:val="00A253F1"/>
    <w:rsid w:val="00A25FC6"/>
    <w:rsid w:val="00A276A5"/>
    <w:rsid w:val="00A30C5E"/>
    <w:rsid w:val="00A34CB4"/>
    <w:rsid w:val="00A357C9"/>
    <w:rsid w:val="00A36C80"/>
    <w:rsid w:val="00A37FA2"/>
    <w:rsid w:val="00A40076"/>
    <w:rsid w:val="00A400C4"/>
    <w:rsid w:val="00A40AE8"/>
    <w:rsid w:val="00A4152E"/>
    <w:rsid w:val="00A4342E"/>
    <w:rsid w:val="00A44EAD"/>
    <w:rsid w:val="00A45A3F"/>
    <w:rsid w:val="00A45BF3"/>
    <w:rsid w:val="00A4606D"/>
    <w:rsid w:val="00A475BB"/>
    <w:rsid w:val="00A515F9"/>
    <w:rsid w:val="00A529BB"/>
    <w:rsid w:val="00A550D4"/>
    <w:rsid w:val="00A551B0"/>
    <w:rsid w:val="00A56984"/>
    <w:rsid w:val="00A577E8"/>
    <w:rsid w:val="00A65E9F"/>
    <w:rsid w:val="00A66849"/>
    <w:rsid w:val="00A70629"/>
    <w:rsid w:val="00A725DD"/>
    <w:rsid w:val="00A7332F"/>
    <w:rsid w:val="00A74AD0"/>
    <w:rsid w:val="00A74BE1"/>
    <w:rsid w:val="00A751C9"/>
    <w:rsid w:val="00A75A1F"/>
    <w:rsid w:val="00A75E99"/>
    <w:rsid w:val="00A76880"/>
    <w:rsid w:val="00A77AF6"/>
    <w:rsid w:val="00A8188C"/>
    <w:rsid w:val="00A90BDE"/>
    <w:rsid w:val="00A91152"/>
    <w:rsid w:val="00A9413B"/>
    <w:rsid w:val="00A94D76"/>
    <w:rsid w:val="00A9537B"/>
    <w:rsid w:val="00A958AD"/>
    <w:rsid w:val="00A96E04"/>
    <w:rsid w:val="00AA1E50"/>
    <w:rsid w:val="00AA4630"/>
    <w:rsid w:val="00AA5330"/>
    <w:rsid w:val="00AA750B"/>
    <w:rsid w:val="00AA762F"/>
    <w:rsid w:val="00AB0DE2"/>
    <w:rsid w:val="00AB1981"/>
    <w:rsid w:val="00AB2496"/>
    <w:rsid w:val="00AB33AD"/>
    <w:rsid w:val="00AB3555"/>
    <w:rsid w:val="00AB456B"/>
    <w:rsid w:val="00AC0CB6"/>
    <w:rsid w:val="00AC18F3"/>
    <w:rsid w:val="00AC1B56"/>
    <w:rsid w:val="00AC5120"/>
    <w:rsid w:val="00AC56EF"/>
    <w:rsid w:val="00AD3073"/>
    <w:rsid w:val="00AD6217"/>
    <w:rsid w:val="00AD6431"/>
    <w:rsid w:val="00AD7C6A"/>
    <w:rsid w:val="00AE3CB4"/>
    <w:rsid w:val="00AE44E9"/>
    <w:rsid w:val="00AE4A45"/>
    <w:rsid w:val="00AE76DC"/>
    <w:rsid w:val="00AF0AC5"/>
    <w:rsid w:val="00AF259C"/>
    <w:rsid w:val="00AF3558"/>
    <w:rsid w:val="00AF4D6C"/>
    <w:rsid w:val="00B13DAE"/>
    <w:rsid w:val="00B15D81"/>
    <w:rsid w:val="00B16596"/>
    <w:rsid w:val="00B20C74"/>
    <w:rsid w:val="00B23335"/>
    <w:rsid w:val="00B24550"/>
    <w:rsid w:val="00B2500A"/>
    <w:rsid w:val="00B27160"/>
    <w:rsid w:val="00B279F7"/>
    <w:rsid w:val="00B3434A"/>
    <w:rsid w:val="00B359E7"/>
    <w:rsid w:val="00B3675F"/>
    <w:rsid w:val="00B37AB0"/>
    <w:rsid w:val="00B404A5"/>
    <w:rsid w:val="00B44CAA"/>
    <w:rsid w:val="00B45403"/>
    <w:rsid w:val="00B4550D"/>
    <w:rsid w:val="00B50F65"/>
    <w:rsid w:val="00B51E35"/>
    <w:rsid w:val="00B52212"/>
    <w:rsid w:val="00B52E11"/>
    <w:rsid w:val="00B54DBA"/>
    <w:rsid w:val="00B559B2"/>
    <w:rsid w:val="00B56057"/>
    <w:rsid w:val="00B56873"/>
    <w:rsid w:val="00B56F56"/>
    <w:rsid w:val="00B63A2D"/>
    <w:rsid w:val="00B64F72"/>
    <w:rsid w:val="00B72436"/>
    <w:rsid w:val="00B724AE"/>
    <w:rsid w:val="00B7348A"/>
    <w:rsid w:val="00B74301"/>
    <w:rsid w:val="00B7524F"/>
    <w:rsid w:val="00B7534E"/>
    <w:rsid w:val="00B76342"/>
    <w:rsid w:val="00B76D47"/>
    <w:rsid w:val="00B8072C"/>
    <w:rsid w:val="00B828FE"/>
    <w:rsid w:val="00B8485C"/>
    <w:rsid w:val="00B85137"/>
    <w:rsid w:val="00B85AE6"/>
    <w:rsid w:val="00B87C65"/>
    <w:rsid w:val="00B9375E"/>
    <w:rsid w:val="00B941EC"/>
    <w:rsid w:val="00B951E0"/>
    <w:rsid w:val="00B952E6"/>
    <w:rsid w:val="00B95440"/>
    <w:rsid w:val="00B95DEE"/>
    <w:rsid w:val="00B96C4C"/>
    <w:rsid w:val="00BA1559"/>
    <w:rsid w:val="00BA1FAC"/>
    <w:rsid w:val="00BA3BCC"/>
    <w:rsid w:val="00BA5DB5"/>
    <w:rsid w:val="00BA627E"/>
    <w:rsid w:val="00BB3607"/>
    <w:rsid w:val="00BB43C0"/>
    <w:rsid w:val="00BB54B8"/>
    <w:rsid w:val="00BC1215"/>
    <w:rsid w:val="00BC378C"/>
    <w:rsid w:val="00BC4E87"/>
    <w:rsid w:val="00BC502C"/>
    <w:rsid w:val="00BC5CC0"/>
    <w:rsid w:val="00BC5E15"/>
    <w:rsid w:val="00BD07AD"/>
    <w:rsid w:val="00BD3FC0"/>
    <w:rsid w:val="00BD52E0"/>
    <w:rsid w:val="00BE0336"/>
    <w:rsid w:val="00BE1765"/>
    <w:rsid w:val="00BE4D18"/>
    <w:rsid w:val="00BE6AE4"/>
    <w:rsid w:val="00BF1674"/>
    <w:rsid w:val="00BF1C44"/>
    <w:rsid w:val="00BF28C6"/>
    <w:rsid w:val="00BF2C4A"/>
    <w:rsid w:val="00BF2F81"/>
    <w:rsid w:val="00BF4FC7"/>
    <w:rsid w:val="00BF58FB"/>
    <w:rsid w:val="00C006CB"/>
    <w:rsid w:val="00C01426"/>
    <w:rsid w:val="00C0147B"/>
    <w:rsid w:val="00C01753"/>
    <w:rsid w:val="00C04FF8"/>
    <w:rsid w:val="00C06805"/>
    <w:rsid w:val="00C11683"/>
    <w:rsid w:val="00C12760"/>
    <w:rsid w:val="00C13A02"/>
    <w:rsid w:val="00C17B36"/>
    <w:rsid w:val="00C229E2"/>
    <w:rsid w:val="00C263B1"/>
    <w:rsid w:val="00C3077A"/>
    <w:rsid w:val="00C314B6"/>
    <w:rsid w:val="00C31B63"/>
    <w:rsid w:val="00C343F6"/>
    <w:rsid w:val="00C353A9"/>
    <w:rsid w:val="00C3765B"/>
    <w:rsid w:val="00C416EA"/>
    <w:rsid w:val="00C44D4F"/>
    <w:rsid w:val="00C4527D"/>
    <w:rsid w:val="00C45DCF"/>
    <w:rsid w:val="00C45F55"/>
    <w:rsid w:val="00C46BEF"/>
    <w:rsid w:val="00C4797E"/>
    <w:rsid w:val="00C523EF"/>
    <w:rsid w:val="00C537FC"/>
    <w:rsid w:val="00C54889"/>
    <w:rsid w:val="00C55FC9"/>
    <w:rsid w:val="00C60A29"/>
    <w:rsid w:val="00C64BE4"/>
    <w:rsid w:val="00C65DD3"/>
    <w:rsid w:val="00C717D7"/>
    <w:rsid w:val="00C718BE"/>
    <w:rsid w:val="00C72330"/>
    <w:rsid w:val="00C750A3"/>
    <w:rsid w:val="00C75C21"/>
    <w:rsid w:val="00C852D6"/>
    <w:rsid w:val="00C87FF9"/>
    <w:rsid w:val="00C92BB8"/>
    <w:rsid w:val="00C9312D"/>
    <w:rsid w:val="00C93938"/>
    <w:rsid w:val="00C943F8"/>
    <w:rsid w:val="00C94AEF"/>
    <w:rsid w:val="00C97B38"/>
    <w:rsid w:val="00CA0966"/>
    <w:rsid w:val="00CA0AA0"/>
    <w:rsid w:val="00CA13AA"/>
    <w:rsid w:val="00CA19D4"/>
    <w:rsid w:val="00CA1D84"/>
    <w:rsid w:val="00CA6959"/>
    <w:rsid w:val="00CA718B"/>
    <w:rsid w:val="00CB3956"/>
    <w:rsid w:val="00CB67E2"/>
    <w:rsid w:val="00CC0CDB"/>
    <w:rsid w:val="00CC16DD"/>
    <w:rsid w:val="00CC2629"/>
    <w:rsid w:val="00CC26C2"/>
    <w:rsid w:val="00CC4833"/>
    <w:rsid w:val="00CC63CF"/>
    <w:rsid w:val="00CD1DFA"/>
    <w:rsid w:val="00CD2849"/>
    <w:rsid w:val="00CD287D"/>
    <w:rsid w:val="00CD65DC"/>
    <w:rsid w:val="00CE2799"/>
    <w:rsid w:val="00CE5660"/>
    <w:rsid w:val="00CE58DA"/>
    <w:rsid w:val="00CE6455"/>
    <w:rsid w:val="00CF0D15"/>
    <w:rsid w:val="00CF3F21"/>
    <w:rsid w:val="00CF5898"/>
    <w:rsid w:val="00D02D06"/>
    <w:rsid w:val="00D03A62"/>
    <w:rsid w:val="00D04879"/>
    <w:rsid w:val="00D063BB"/>
    <w:rsid w:val="00D10FF1"/>
    <w:rsid w:val="00D147A5"/>
    <w:rsid w:val="00D150FE"/>
    <w:rsid w:val="00D16B84"/>
    <w:rsid w:val="00D25632"/>
    <w:rsid w:val="00D26F0A"/>
    <w:rsid w:val="00D27F23"/>
    <w:rsid w:val="00D32A72"/>
    <w:rsid w:val="00D33492"/>
    <w:rsid w:val="00D37073"/>
    <w:rsid w:val="00D4050A"/>
    <w:rsid w:val="00D409F6"/>
    <w:rsid w:val="00D45476"/>
    <w:rsid w:val="00D460EF"/>
    <w:rsid w:val="00D51CEA"/>
    <w:rsid w:val="00D51D40"/>
    <w:rsid w:val="00D565CE"/>
    <w:rsid w:val="00D5678C"/>
    <w:rsid w:val="00D56EEA"/>
    <w:rsid w:val="00D62BE1"/>
    <w:rsid w:val="00D631DF"/>
    <w:rsid w:val="00D64DDA"/>
    <w:rsid w:val="00D67E61"/>
    <w:rsid w:val="00D70D6F"/>
    <w:rsid w:val="00D81BF1"/>
    <w:rsid w:val="00D82E1B"/>
    <w:rsid w:val="00D84A7F"/>
    <w:rsid w:val="00D85E6A"/>
    <w:rsid w:val="00D872BE"/>
    <w:rsid w:val="00D87978"/>
    <w:rsid w:val="00D90373"/>
    <w:rsid w:val="00D96048"/>
    <w:rsid w:val="00D9651A"/>
    <w:rsid w:val="00D96A27"/>
    <w:rsid w:val="00D96B26"/>
    <w:rsid w:val="00DA6F2F"/>
    <w:rsid w:val="00DA75E8"/>
    <w:rsid w:val="00DA7B5A"/>
    <w:rsid w:val="00DB00F9"/>
    <w:rsid w:val="00DB1E68"/>
    <w:rsid w:val="00DB21DE"/>
    <w:rsid w:val="00DB2581"/>
    <w:rsid w:val="00DB2FB8"/>
    <w:rsid w:val="00DB3C74"/>
    <w:rsid w:val="00DB60A8"/>
    <w:rsid w:val="00DB75D9"/>
    <w:rsid w:val="00DB786E"/>
    <w:rsid w:val="00DC524B"/>
    <w:rsid w:val="00DC62C5"/>
    <w:rsid w:val="00DD04A1"/>
    <w:rsid w:val="00DD0D9C"/>
    <w:rsid w:val="00DD1372"/>
    <w:rsid w:val="00DD2CCA"/>
    <w:rsid w:val="00DD328E"/>
    <w:rsid w:val="00DD4DFD"/>
    <w:rsid w:val="00DD588C"/>
    <w:rsid w:val="00DE1BAB"/>
    <w:rsid w:val="00DE1D1F"/>
    <w:rsid w:val="00DE2DF5"/>
    <w:rsid w:val="00DE4975"/>
    <w:rsid w:val="00DE5159"/>
    <w:rsid w:val="00DE70E9"/>
    <w:rsid w:val="00DF0C55"/>
    <w:rsid w:val="00DF3497"/>
    <w:rsid w:val="00DF49B2"/>
    <w:rsid w:val="00DF547D"/>
    <w:rsid w:val="00DF57ED"/>
    <w:rsid w:val="00DF645F"/>
    <w:rsid w:val="00E00215"/>
    <w:rsid w:val="00E023C3"/>
    <w:rsid w:val="00E03939"/>
    <w:rsid w:val="00E0403E"/>
    <w:rsid w:val="00E06114"/>
    <w:rsid w:val="00E15573"/>
    <w:rsid w:val="00E178E2"/>
    <w:rsid w:val="00E24A10"/>
    <w:rsid w:val="00E25016"/>
    <w:rsid w:val="00E261F5"/>
    <w:rsid w:val="00E26A9E"/>
    <w:rsid w:val="00E31131"/>
    <w:rsid w:val="00E36530"/>
    <w:rsid w:val="00E44D94"/>
    <w:rsid w:val="00E46EB7"/>
    <w:rsid w:val="00E522A9"/>
    <w:rsid w:val="00E5485F"/>
    <w:rsid w:val="00E562C4"/>
    <w:rsid w:val="00E60190"/>
    <w:rsid w:val="00E60DCF"/>
    <w:rsid w:val="00E61E92"/>
    <w:rsid w:val="00E65555"/>
    <w:rsid w:val="00E65B61"/>
    <w:rsid w:val="00E668AF"/>
    <w:rsid w:val="00E7077A"/>
    <w:rsid w:val="00E723F6"/>
    <w:rsid w:val="00E72DF4"/>
    <w:rsid w:val="00E73159"/>
    <w:rsid w:val="00E73D79"/>
    <w:rsid w:val="00E748AF"/>
    <w:rsid w:val="00E748DF"/>
    <w:rsid w:val="00E766CF"/>
    <w:rsid w:val="00E8039A"/>
    <w:rsid w:val="00E80507"/>
    <w:rsid w:val="00E80CD9"/>
    <w:rsid w:val="00E81870"/>
    <w:rsid w:val="00E82402"/>
    <w:rsid w:val="00E82D97"/>
    <w:rsid w:val="00E83A57"/>
    <w:rsid w:val="00E85B88"/>
    <w:rsid w:val="00E864D7"/>
    <w:rsid w:val="00E86578"/>
    <w:rsid w:val="00E9109F"/>
    <w:rsid w:val="00EA319F"/>
    <w:rsid w:val="00EA5BBC"/>
    <w:rsid w:val="00EA5D51"/>
    <w:rsid w:val="00EB394C"/>
    <w:rsid w:val="00EB5D5A"/>
    <w:rsid w:val="00EB6E05"/>
    <w:rsid w:val="00EC10E4"/>
    <w:rsid w:val="00EC1C09"/>
    <w:rsid w:val="00EC7939"/>
    <w:rsid w:val="00ED33E0"/>
    <w:rsid w:val="00ED3EE1"/>
    <w:rsid w:val="00ED40FF"/>
    <w:rsid w:val="00ED59D2"/>
    <w:rsid w:val="00ED6AB5"/>
    <w:rsid w:val="00EE4694"/>
    <w:rsid w:val="00EE4776"/>
    <w:rsid w:val="00EF1A36"/>
    <w:rsid w:val="00EF26E7"/>
    <w:rsid w:val="00EF3C87"/>
    <w:rsid w:val="00EF7CCC"/>
    <w:rsid w:val="00F01B13"/>
    <w:rsid w:val="00F01ECC"/>
    <w:rsid w:val="00F0270E"/>
    <w:rsid w:val="00F02FA4"/>
    <w:rsid w:val="00F07141"/>
    <w:rsid w:val="00F12225"/>
    <w:rsid w:val="00F16EEF"/>
    <w:rsid w:val="00F2080E"/>
    <w:rsid w:val="00F24614"/>
    <w:rsid w:val="00F265A4"/>
    <w:rsid w:val="00F319E8"/>
    <w:rsid w:val="00F3299F"/>
    <w:rsid w:val="00F35EE7"/>
    <w:rsid w:val="00F43804"/>
    <w:rsid w:val="00F4420B"/>
    <w:rsid w:val="00F455FF"/>
    <w:rsid w:val="00F5462E"/>
    <w:rsid w:val="00F55446"/>
    <w:rsid w:val="00F578AA"/>
    <w:rsid w:val="00F60611"/>
    <w:rsid w:val="00F61DD3"/>
    <w:rsid w:val="00F6457C"/>
    <w:rsid w:val="00F64B75"/>
    <w:rsid w:val="00F66C2F"/>
    <w:rsid w:val="00F67E40"/>
    <w:rsid w:val="00F70287"/>
    <w:rsid w:val="00F74454"/>
    <w:rsid w:val="00F74F85"/>
    <w:rsid w:val="00F75DF8"/>
    <w:rsid w:val="00F77270"/>
    <w:rsid w:val="00F77B3B"/>
    <w:rsid w:val="00F825C7"/>
    <w:rsid w:val="00F82A8C"/>
    <w:rsid w:val="00F83565"/>
    <w:rsid w:val="00F86757"/>
    <w:rsid w:val="00F87A79"/>
    <w:rsid w:val="00F96933"/>
    <w:rsid w:val="00FA151B"/>
    <w:rsid w:val="00FA309D"/>
    <w:rsid w:val="00FA3682"/>
    <w:rsid w:val="00FA4BE8"/>
    <w:rsid w:val="00FA6E8B"/>
    <w:rsid w:val="00FB0CAC"/>
    <w:rsid w:val="00FB117B"/>
    <w:rsid w:val="00FB18FA"/>
    <w:rsid w:val="00FB27EC"/>
    <w:rsid w:val="00FB393E"/>
    <w:rsid w:val="00FB6C0A"/>
    <w:rsid w:val="00FC1989"/>
    <w:rsid w:val="00FC2DB7"/>
    <w:rsid w:val="00FC2EBA"/>
    <w:rsid w:val="00FC353B"/>
    <w:rsid w:val="00FC6643"/>
    <w:rsid w:val="00FC6884"/>
    <w:rsid w:val="00FD1B1E"/>
    <w:rsid w:val="00FD2C92"/>
    <w:rsid w:val="00FD506A"/>
    <w:rsid w:val="00FD5A8C"/>
    <w:rsid w:val="00FD5FFE"/>
    <w:rsid w:val="00FE081E"/>
    <w:rsid w:val="00FE38D5"/>
    <w:rsid w:val="00FE5AF1"/>
    <w:rsid w:val="00FF1B0A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9C0E5"/>
  <w15:docId w15:val="{8C8E51B5-82B0-4105-98F1-8AB7AE9C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autoRedefine/>
    <w:qFormat/>
    <w:rsid w:val="005C75EA"/>
    <w:pPr>
      <w:spacing w:before="40" w:after="40"/>
    </w:pPr>
    <w:rPr>
      <w:rFonts w:ascii="Arial" w:hAnsi="Arial"/>
    </w:rPr>
  </w:style>
  <w:style w:type="paragraph" w:styleId="Nadpis1">
    <w:name w:val="heading 1"/>
    <w:basedOn w:val="Normlny"/>
    <w:next w:val="Normlny"/>
    <w:autoRedefine/>
    <w:qFormat/>
    <w:rsid w:val="00EB5D5A"/>
    <w:pPr>
      <w:keepNext/>
      <w:keepLines/>
      <w:pageBreakBefore/>
      <w:numPr>
        <w:numId w:val="10"/>
      </w:numPr>
      <w:spacing w:before="60" w:after="240"/>
      <w:outlineLvl w:val="0"/>
    </w:pPr>
    <w:rPr>
      <w:b/>
      <w:sz w:val="48"/>
    </w:rPr>
  </w:style>
  <w:style w:type="paragraph" w:styleId="Nadpis2">
    <w:name w:val="heading 2"/>
    <w:basedOn w:val="Normlny"/>
    <w:next w:val="Normlny"/>
    <w:link w:val="Nadpis2Char"/>
    <w:autoRedefine/>
    <w:qFormat/>
    <w:rsid w:val="00465C80"/>
    <w:pPr>
      <w:keepNext/>
      <w:keepLines/>
      <w:numPr>
        <w:ilvl w:val="1"/>
        <w:numId w:val="10"/>
      </w:numPr>
      <w:spacing w:before="240" w:after="60"/>
      <w:outlineLvl w:val="1"/>
    </w:pPr>
    <w:rPr>
      <w:b/>
      <w:sz w:val="36"/>
    </w:rPr>
  </w:style>
  <w:style w:type="paragraph" w:styleId="Nadpis3">
    <w:name w:val="heading 3"/>
    <w:aliases w:val="Char"/>
    <w:basedOn w:val="Normlny"/>
    <w:next w:val="Normlny"/>
    <w:link w:val="Nadpis3Char"/>
    <w:autoRedefine/>
    <w:qFormat/>
    <w:rsid w:val="00BA1559"/>
    <w:pPr>
      <w:keepNext/>
      <w:keepLines/>
      <w:spacing w:before="180" w:after="60"/>
      <w:outlineLvl w:val="2"/>
    </w:pPr>
    <w:rPr>
      <w:b/>
      <w:sz w:val="32"/>
    </w:rPr>
  </w:style>
  <w:style w:type="paragraph" w:styleId="Nadpis4">
    <w:name w:val="heading 4"/>
    <w:basedOn w:val="Normlny"/>
    <w:next w:val="Normlny"/>
    <w:link w:val="Nadpis4Char"/>
    <w:qFormat/>
    <w:rsid w:val="002E071C"/>
    <w:pPr>
      <w:keepNext/>
      <w:keepLines/>
      <w:numPr>
        <w:ilvl w:val="3"/>
        <w:numId w:val="10"/>
      </w:numPr>
      <w:spacing w:before="120" w:after="60"/>
      <w:outlineLvl w:val="3"/>
    </w:pPr>
    <w:rPr>
      <w:b/>
      <w:sz w:val="28"/>
    </w:rPr>
  </w:style>
  <w:style w:type="paragraph" w:styleId="Nadpis5">
    <w:name w:val="heading 5"/>
    <w:basedOn w:val="Normlny"/>
    <w:next w:val="Normlny"/>
    <w:autoRedefine/>
    <w:qFormat/>
    <w:rsid w:val="002E071C"/>
    <w:pPr>
      <w:keepNext/>
      <w:keepLines/>
      <w:numPr>
        <w:ilvl w:val="4"/>
        <w:numId w:val="10"/>
      </w:numPr>
      <w:spacing w:before="80" w:after="60"/>
      <w:outlineLvl w:val="4"/>
    </w:pPr>
    <w:rPr>
      <w:b/>
    </w:rPr>
  </w:style>
  <w:style w:type="paragraph" w:styleId="Nadpis6">
    <w:name w:val="heading 6"/>
    <w:basedOn w:val="Normlny"/>
    <w:next w:val="Normlny"/>
    <w:autoRedefine/>
    <w:qFormat/>
    <w:rsid w:val="002E071C"/>
    <w:pPr>
      <w:keepNext/>
      <w:keepLines/>
      <w:numPr>
        <w:ilvl w:val="5"/>
        <w:numId w:val="10"/>
      </w:numPr>
      <w:spacing w:before="60" w:after="60"/>
      <w:outlineLvl w:val="5"/>
    </w:pPr>
    <w:rPr>
      <w:b/>
      <w:i/>
    </w:rPr>
  </w:style>
  <w:style w:type="paragraph" w:styleId="Nadpis7">
    <w:name w:val="heading 7"/>
    <w:basedOn w:val="Normlny"/>
    <w:next w:val="Normlny"/>
    <w:autoRedefine/>
    <w:qFormat/>
    <w:rsid w:val="002E071C"/>
    <w:pPr>
      <w:keepNext/>
      <w:keepLines/>
      <w:numPr>
        <w:ilvl w:val="6"/>
        <w:numId w:val="10"/>
      </w:numPr>
      <w:spacing w:before="60" w:after="60"/>
      <w:outlineLvl w:val="6"/>
    </w:pPr>
    <w:rPr>
      <w:b/>
      <w:i/>
    </w:rPr>
  </w:style>
  <w:style w:type="paragraph" w:styleId="Nadpis8">
    <w:name w:val="heading 8"/>
    <w:basedOn w:val="Normlny"/>
    <w:next w:val="Normlny"/>
    <w:qFormat/>
    <w:rsid w:val="002E071C"/>
    <w:pPr>
      <w:keepNext/>
      <w:keepLines/>
      <w:numPr>
        <w:ilvl w:val="7"/>
        <w:numId w:val="10"/>
      </w:numPr>
      <w:spacing w:before="60"/>
      <w:outlineLvl w:val="7"/>
    </w:pPr>
    <w:rPr>
      <w:b/>
      <w:i/>
    </w:rPr>
  </w:style>
  <w:style w:type="paragraph" w:styleId="Nadpis9">
    <w:name w:val="heading 9"/>
    <w:basedOn w:val="Normlny"/>
    <w:next w:val="Normlny"/>
    <w:qFormat/>
    <w:rsid w:val="002E071C"/>
    <w:pPr>
      <w:keepNext/>
      <w:keepLines/>
      <w:numPr>
        <w:ilvl w:val="8"/>
        <w:numId w:val="10"/>
      </w:numPr>
      <w:outlineLvl w:val="8"/>
    </w:pPr>
    <w:rPr>
      <w:b/>
      <w:i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oznamsodrkami2">
    <w:name w:val="List Bullet 2"/>
    <w:basedOn w:val="Zoznamsodrkami"/>
    <w:rsid w:val="002E071C"/>
    <w:pPr>
      <w:numPr>
        <w:numId w:val="2"/>
      </w:numPr>
      <w:tabs>
        <w:tab w:val="clear" w:pos="0"/>
        <w:tab w:val="left" w:pos="1276"/>
      </w:tabs>
      <w:ind w:left="1276" w:hanging="425"/>
    </w:pPr>
  </w:style>
  <w:style w:type="paragraph" w:styleId="Zoznamsodrkami">
    <w:name w:val="List Bullet"/>
    <w:basedOn w:val="Normlny"/>
    <w:rsid w:val="002E071C"/>
    <w:pPr>
      <w:keepLines/>
      <w:numPr>
        <w:numId w:val="1"/>
      </w:numPr>
    </w:pPr>
  </w:style>
  <w:style w:type="paragraph" w:styleId="Zoznamsodrkami3">
    <w:name w:val="List Bullet 3"/>
    <w:basedOn w:val="Zoznamsodrkami"/>
    <w:rsid w:val="002E071C"/>
    <w:pPr>
      <w:numPr>
        <w:numId w:val="3"/>
      </w:numPr>
      <w:tabs>
        <w:tab w:val="clear" w:pos="360"/>
        <w:tab w:val="num" w:pos="1701"/>
      </w:tabs>
      <w:ind w:left="1701" w:hanging="425"/>
    </w:pPr>
  </w:style>
  <w:style w:type="paragraph" w:styleId="Zoznamsodrkami4">
    <w:name w:val="List Bullet 4"/>
    <w:basedOn w:val="Normlny"/>
    <w:rsid w:val="002E071C"/>
    <w:pPr>
      <w:numPr>
        <w:numId w:val="4"/>
      </w:numPr>
      <w:tabs>
        <w:tab w:val="clear" w:pos="1209"/>
        <w:tab w:val="num" w:pos="2126"/>
      </w:tabs>
      <w:ind w:left="2126" w:hanging="425"/>
    </w:pPr>
  </w:style>
  <w:style w:type="paragraph" w:styleId="Zoznamsodrkami5">
    <w:name w:val="List Bullet 5"/>
    <w:basedOn w:val="Normlny"/>
    <w:rsid w:val="002E071C"/>
    <w:pPr>
      <w:numPr>
        <w:numId w:val="5"/>
      </w:numPr>
      <w:tabs>
        <w:tab w:val="clear" w:pos="1492"/>
        <w:tab w:val="num" w:pos="2552"/>
      </w:tabs>
      <w:ind w:left="2552" w:hanging="426"/>
    </w:pPr>
  </w:style>
  <w:style w:type="paragraph" w:styleId="Podtitul">
    <w:name w:val="Subtitle"/>
    <w:basedOn w:val="Normlny"/>
    <w:next w:val="Subtitle2"/>
    <w:qFormat/>
    <w:rsid w:val="00C92BB8"/>
    <w:pPr>
      <w:keepLines/>
      <w:jc w:val="center"/>
      <w:outlineLvl w:val="1"/>
    </w:pPr>
    <w:rPr>
      <w:b/>
      <w:sz w:val="48"/>
      <w:szCs w:val="48"/>
    </w:rPr>
  </w:style>
  <w:style w:type="paragraph" w:styleId="slovanzoznam">
    <w:name w:val="List Number"/>
    <w:basedOn w:val="Normlny"/>
    <w:rsid w:val="002E071C"/>
    <w:pPr>
      <w:keepLines/>
      <w:numPr>
        <w:numId w:val="6"/>
      </w:numPr>
    </w:pPr>
  </w:style>
  <w:style w:type="paragraph" w:styleId="slovanzoznam5">
    <w:name w:val="List Number 5"/>
    <w:basedOn w:val="Normlny"/>
    <w:rsid w:val="002E071C"/>
    <w:pPr>
      <w:numPr>
        <w:numId w:val="9"/>
      </w:numPr>
      <w:tabs>
        <w:tab w:val="clear" w:pos="2422"/>
        <w:tab w:val="num" w:pos="2127"/>
      </w:tabs>
      <w:ind w:left="2127" w:hanging="425"/>
    </w:pPr>
  </w:style>
  <w:style w:type="paragraph" w:styleId="slovanzoznam2">
    <w:name w:val="List Number 2"/>
    <w:basedOn w:val="slovanzoznam"/>
    <w:rsid w:val="002E071C"/>
    <w:pPr>
      <w:numPr>
        <w:numId w:val="0"/>
      </w:numPr>
      <w:tabs>
        <w:tab w:val="left" w:pos="851"/>
      </w:tabs>
      <w:ind w:left="850" w:hanging="425"/>
    </w:pPr>
  </w:style>
  <w:style w:type="paragraph" w:styleId="slovanzoznam3">
    <w:name w:val="List Number 3"/>
    <w:basedOn w:val="slovanzoznam"/>
    <w:rsid w:val="002E071C"/>
    <w:pPr>
      <w:numPr>
        <w:numId w:val="7"/>
      </w:numPr>
      <w:tabs>
        <w:tab w:val="clear" w:pos="1571"/>
        <w:tab w:val="left" w:pos="1276"/>
      </w:tabs>
      <w:ind w:left="1276" w:hanging="425"/>
    </w:pPr>
  </w:style>
  <w:style w:type="paragraph" w:styleId="slovanzoznam4">
    <w:name w:val="List Number 4"/>
    <w:basedOn w:val="slovanzoznam"/>
    <w:rsid w:val="002E071C"/>
    <w:pPr>
      <w:numPr>
        <w:numId w:val="8"/>
      </w:numPr>
      <w:tabs>
        <w:tab w:val="clear" w:pos="1636"/>
        <w:tab w:val="num" w:pos="1701"/>
      </w:tabs>
      <w:ind w:left="1701" w:hanging="425"/>
    </w:pPr>
  </w:style>
  <w:style w:type="paragraph" w:styleId="Nzov">
    <w:name w:val="Title"/>
    <w:basedOn w:val="Normlny"/>
    <w:next w:val="Podtitul"/>
    <w:qFormat/>
    <w:rsid w:val="00C92BB8"/>
    <w:pPr>
      <w:keepLines/>
      <w:spacing w:before="4000" w:after="0"/>
      <w:jc w:val="center"/>
      <w:outlineLvl w:val="0"/>
    </w:pPr>
    <w:rPr>
      <w:b/>
      <w:kern w:val="28"/>
      <w:sz w:val="60"/>
      <w:szCs w:val="60"/>
    </w:rPr>
  </w:style>
  <w:style w:type="paragraph" w:styleId="Pokraovaniezoznamu2">
    <w:name w:val="List Continue 2"/>
    <w:basedOn w:val="Normlny"/>
    <w:rsid w:val="002E071C"/>
    <w:pPr>
      <w:spacing w:after="120"/>
      <w:ind w:left="566"/>
    </w:pPr>
  </w:style>
  <w:style w:type="paragraph" w:styleId="Pokraovaniezoznamu">
    <w:name w:val="List Continue"/>
    <w:basedOn w:val="Normlny"/>
    <w:rsid w:val="002E071C"/>
    <w:pPr>
      <w:spacing w:after="120"/>
      <w:ind w:left="283"/>
    </w:pPr>
  </w:style>
  <w:style w:type="paragraph" w:styleId="Normlnysozarkami">
    <w:name w:val="Normal Indent"/>
    <w:basedOn w:val="Normlny"/>
    <w:rsid w:val="002E071C"/>
    <w:pPr>
      <w:ind w:left="567"/>
    </w:pPr>
  </w:style>
  <w:style w:type="paragraph" w:customStyle="1" w:styleId="NormalIndent2">
    <w:name w:val="Normal Indent 2"/>
    <w:basedOn w:val="Normlnysozarkami"/>
    <w:rsid w:val="002E071C"/>
    <w:pPr>
      <w:ind w:left="1134"/>
    </w:pPr>
  </w:style>
  <w:style w:type="paragraph" w:customStyle="1" w:styleId="NormalIndent3">
    <w:name w:val="Normal Indent 3"/>
    <w:basedOn w:val="Normlnysozarkami"/>
    <w:rsid w:val="002E071C"/>
    <w:pPr>
      <w:ind w:left="1701"/>
    </w:pPr>
  </w:style>
  <w:style w:type="paragraph" w:customStyle="1" w:styleId="NormalIndent4">
    <w:name w:val="Normal Indent 4"/>
    <w:basedOn w:val="Normlnysozarkami"/>
    <w:rsid w:val="002E071C"/>
    <w:pPr>
      <w:ind w:left="2268"/>
    </w:pPr>
  </w:style>
  <w:style w:type="paragraph" w:customStyle="1" w:styleId="NormalIndent5">
    <w:name w:val="Normal Indent 5"/>
    <w:basedOn w:val="Normlnysozarkami"/>
    <w:rsid w:val="002E071C"/>
    <w:pPr>
      <w:ind w:left="0"/>
    </w:pPr>
  </w:style>
  <w:style w:type="paragraph" w:styleId="Popis">
    <w:name w:val="caption"/>
    <w:basedOn w:val="Normlny"/>
    <w:next w:val="Normlny"/>
    <w:qFormat/>
    <w:rsid w:val="0054320E"/>
    <w:pPr>
      <w:spacing w:after="240"/>
    </w:pPr>
    <w:rPr>
      <w:b/>
      <w:i/>
    </w:rPr>
  </w:style>
  <w:style w:type="paragraph" w:styleId="Textmakra">
    <w:name w:val="macro"/>
    <w:semiHidden/>
    <w:rsid w:val="002E07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40" w:after="40"/>
      <w:jc w:val="both"/>
    </w:pPr>
    <w:rPr>
      <w:rFonts w:ascii="Courier New" w:hAnsi="Courier New"/>
      <w:noProof/>
    </w:rPr>
  </w:style>
  <w:style w:type="paragraph" w:styleId="Obyajntext">
    <w:name w:val="Plain Text"/>
    <w:basedOn w:val="Normlny"/>
    <w:rsid w:val="002E071C"/>
    <w:rPr>
      <w:rFonts w:ascii="Courier New" w:hAnsi="Courier New"/>
      <w:noProof/>
    </w:rPr>
  </w:style>
  <w:style w:type="paragraph" w:styleId="Textkomentra">
    <w:name w:val="annotation text"/>
    <w:basedOn w:val="Normlny"/>
    <w:link w:val="TextkomentraChar"/>
    <w:semiHidden/>
    <w:rsid w:val="002E071C"/>
  </w:style>
  <w:style w:type="character" w:styleId="Odkaznakomentr">
    <w:name w:val="annotation reference"/>
    <w:semiHidden/>
    <w:rsid w:val="002E071C"/>
    <w:rPr>
      <w:rFonts w:ascii="Arial" w:hAnsi="Arial"/>
      <w:b w:val="0"/>
      <w:sz w:val="16"/>
    </w:rPr>
  </w:style>
  <w:style w:type="paragraph" w:customStyle="1" w:styleId="DocName">
    <w:name w:val="DocName"/>
    <w:basedOn w:val="Nzov"/>
    <w:next w:val="DocSubName"/>
    <w:rsid w:val="002E071C"/>
    <w:rPr>
      <w:rFonts w:ascii="Times New Roman" w:hAnsi="Times New Roman"/>
      <w:b w:val="0"/>
    </w:rPr>
  </w:style>
  <w:style w:type="paragraph" w:customStyle="1" w:styleId="DocSubName">
    <w:name w:val="DocSubName"/>
    <w:basedOn w:val="Podtitul"/>
    <w:rsid w:val="002E071C"/>
    <w:rPr>
      <w:rFonts w:ascii="Times New Roman" w:hAnsi="Times New Roman"/>
      <w:b w:val="0"/>
    </w:rPr>
  </w:style>
  <w:style w:type="paragraph" w:customStyle="1" w:styleId="DocSubName2">
    <w:name w:val="DocSubName 2"/>
    <w:basedOn w:val="DocSubName"/>
    <w:rsid w:val="002E071C"/>
    <w:rPr>
      <w:sz w:val="32"/>
    </w:rPr>
  </w:style>
  <w:style w:type="paragraph" w:customStyle="1" w:styleId="TOC">
    <w:name w:val="TOC"/>
    <w:basedOn w:val="Normlny"/>
    <w:next w:val="Normlny"/>
    <w:rsid w:val="002E071C"/>
    <w:pPr>
      <w:tabs>
        <w:tab w:val="right" w:leader="dot" w:pos="8675"/>
      </w:tabs>
    </w:pPr>
  </w:style>
  <w:style w:type="paragraph" w:styleId="Obsah1">
    <w:name w:val="toc 1"/>
    <w:basedOn w:val="TOC"/>
    <w:next w:val="Normlny"/>
    <w:uiPriority w:val="39"/>
    <w:rsid w:val="002E071C"/>
    <w:pPr>
      <w:tabs>
        <w:tab w:val="clear" w:pos="8675"/>
      </w:tabs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TOC"/>
    <w:next w:val="Normlny"/>
    <w:uiPriority w:val="39"/>
    <w:rsid w:val="002E071C"/>
    <w:pPr>
      <w:tabs>
        <w:tab w:val="clear" w:pos="8675"/>
      </w:tabs>
      <w:spacing w:before="0" w:after="0"/>
      <w:ind w:left="200"/>
    </w:pPr>
    <w:rPr>
      <w:rFonts w:ascii="Calibri" w:hAnsi="Calibri" w:cs="Calibri"/>
      <w:smallCaps/>
    </w:rPr>
  </w:style>
  <w:style w:type="paragraph" w:styleId="Obsah3">
    <w:name w:val="toc 3"/>
    <w:basedOn w:val="TOC"/>
    <w:next w:val="Normlny"/>
    <w:uiPriority w:val="39"/>
    <w:rsid w:val="002E071C"/>
    <w:pPr>
      <w:tabs>
        <w:tab w:val="clear" w:pos="8675"/>
      </w:tabs>
      <w:spacing w:before="0" w:after="0"/>
      <w:ind w:left="400"/>
    </w:pPr>
    <w:rPr>
      <w:rFonts w:ascii="Calibri" w:hAnsi="Calibri" w:cs="Calibri"/>
      <w:i/>
      <w:iCs/>
    </w:rPr>
  </w:style>
  <w:style w:type="paragraph" w:styleId="Obsah4">
    <w:name w:val="toc 4"/>
    <w:basedOn w:val="Normlny"/>
    <w:next w:val="Normlny"/>
    <w:uiPriority w:val="39"/>
    <w:rsid w:val="002E071C"/>
    <w:pPr>
      <w:spacing w:before="0" w:after="0"/>
      <w:ind w:left="600"/>
    </w:pPr>
    <w:rPr>
      <w:rFonts w:ascii="Calibri" w:hAnsi="Calibri" w:cs="Calibri"/>
      <w:sz w:val="18"/>
      <w:szCs w:val="18"/>
    </w:rPr>
  </w:style>
  <w:style w:type="paragraph" w:styleId="Obsah5">
    <w:name w:val="toc 5"/>
    <w:basedOn w:val="Normlny"/>
    <w:next w:val="Normlny"/>
    <w:uiPriority w:val="39"/>
    <w:rsid w:val="002E071C"/>
    <w:pPr>
      <w:spacing w:before="0" w:after="0"/>
      <w:ind w:left="800"/>
    </w:pPr>
    <w:rPr>
      <w:rFonts w:ascii="Calibri" w:hAnsi="Calibri" w:cs="Calibri"/>
      <w:sz w:val="18"/>
      <w:szCs w:val="18"/>
    </w:rPr>
  </w:style>
  <w:style w:type="paragraph" w:styleId="Obsah6">
    <w:name w:val="toc 6"/>
    <w:basedOn w:val="Normlny"/>
    <w:next w:val="Normlny"/>
    <w:uiPriority w:val="39"/>
    <w:rsid w:val="002E071C"/>
    <w:pPr>
      <w:spacing w:before="0" w:after="0"/>
      <w:ind w:left="1000"/>
    </w:pPr>
    <w:rPr>
      <w:rFonts w:ascii="Calibri" w:hAnsi="Calibri" w:cs="Calibri"/>
      <w:sz w:val="18"/>
      <w:szCs w:val="18"/>
    </w:rPr>
  </w:style>
  <w:style w:type="paragraph" w:styleId="Obsah7">
    <w:name w:val="toc 7"/>
    <w:basedOn w:val="Normlny"/>
    <w:next w:val="Normlny"/>
    <w:uiPriority w:val="39"/>
    <w:rsid w:val="002E071C"/>
    <w:pPr>
      <w:spacing w:before="0" w:after="0"/>
      <w:ind w:left="1200"/>
    </w:pPr>
    <w:rPr>
      <w:rFonts w:ascii="Calibri" w:hAnsi="Calibri" w:cs="Calibri"/>
      <w:sz w:val="18"/>
      <w:szCs w:val="18"/>
    </w:rPr>
  </w:style>
  <w:style w:type="paragraph" w:styleId="Obsah8">
    <w:name w:val="toc 8"/>
    <w:basedOn w:val="Normlny"/>
    <w:next w:val="Normlny"/>
    <w:uiPriority w:val="39"/>
    <w:rsid w:val="002E071C"/>
    <w:pPr>
      <w:spacing w:before="0" w:after="0"/>
      <w:ind w:left="1400"/>
    </w:pPr>
    <w:rPr>
      <w:rFonts w:ascii="Calibri" w:hAnsi="Calibri" w:cs="Calibri"/>
      <w:sz w:val="18"/>
      <w:szCs w:val="18"/>
    </w:rPr>
  </w:style>
  <w:style w:type="paragraph" w:styleId="Obsah9">
    <w:name w:val="toc 9"/>
    <w:basedOn w:val="Normlny"/>
    <w:next w:val="Normlny"/>
    <w:uiPriority w:val="39"/>
    <w:rsid w:val="002E071C"/>
    <w:pPr>
      <w:spacing w:before="0" w:after="0"/>
      <w:ind w:left="1600"/>
    </w:pPr>
    <w:rPr>
      <w:rFonts w:ascii="Calibri" w:hAnsi="Calibri" w:cs="Calibri"/>
      <w:sz w:val="18"/>
      <w:szCs w:val="18"/>
    </w:rPr>
  </w:style>
  <w:style w:type="paragraph" w:customStyle="1" w:styleId="FooterLogo">
    <w:name w:val="FooterLogo"/>
    <w:basedOn w:val="Pta"/>
    <w:next w:val="Pta"/>
    <w:rsid w:val="002E071C"/>
    <w:pPr>
      <w:ind w:hanging="907"/>
    </w:pPr>
  </w:style>
  <w:style w:type="paragraph" w:styleId="Pta">
    <w:name w:val="footer"/>
    <w:basedOn w:val="Normlny"/>
    <w:link w:val="PtaChar"/>
    <w:rsid w:val="00DD0D9C"/>
    <w:pPr>
      <w:tabs>
        <w:tab w:val="right" w:pos="8647"/>
      </w:tabs>
      <w:ind w:right="-397"/>
    </w:pPr>
  </w:style>
  <w:style w:type="paragraph" w:customStyle="1" w:styleId="FooterLogoLandscape">
    <w:name w:val="FooterLogoLandscape"/>
    <w:basedOn w:val="Pta"/>
    <w:rsid w:val="002E071C"/>
    <w:pPr>
      <w:tabs>
        <w:tab w:val="right" w:pos="13467"/>
      </w:tabs>
      <w:ind w:hanging="907"/>
    </w:pPr>
  </w:style>
  <w:style w:type="paragraph" w:styleId="Hlavika">
    <w:name w:val="header"/>
    <w:basedOn w:val="Normlny"/>
    <w:rsid w:val="00046B38"/>
    <w:pPr>
      <w:keepNext/>
      <w:tabs>
        <w:tab w:val="right" w:pos="8647"/>
      </w:tabs>
      <w:spacing w:before="240"/>
      <w:ind w:right="-397"/>
    </w:pPr>
    <w:rPr>
      <w:b/>
    </w:rPr>
  </w:style>
  <w:style w:type="paragraph" w:customStyle="1" w:styleId="HeaderLandscape">
    <w:name w:val="HeaderLandscape"/>
    <w:basedOn w:val="Hlavika"/>
    <w:rsid w:val="002E071C"/>
    <w:pPr>
      <w:tabs>
        <w:tab w:val="clear" w:pos="8647"/>
        <w:tab w:val="right" w:pos="13467"/>
      </w:tabs>
    </w:pPr>
  </w:style>
  <w:style w:type="paragraph" w:customStyle="1" w:styleId="HeaderLogo">
    <w:name w:val="HeaderLogo"/>
    <w:basedOn w:val="Hlavika"/>
    <w:next w:val="Hlavika"/>
    <w:rsid w:val="00674686"/>
    <w:pPr>
      <w:ind w:hanging="907"/>
    </w:pPr>
    <w:rPr>
      <w:b w:val="0"/>
    </w:rPr>
  </w:style>
  <w:style w:type="paragraph" w:customStyle="1" w:styleId="HeaderLogoLandscape">
    <w:name w:val="HeaderLogoLandscape"/>
    <w:basedOn w:val="HeaderLandscape"/>
    <w:rsid w:val="002E071C"/>
    <w:pPr>
      <w:ind w:hanging="907"/>
    </w:pPr>
  </w:style>
  <w:style w:type="paragraph" w:customStyle="1" w:styleId="DocSubTitle">
    <w:name w:val="DocSubTitle"/>
    <w:basedOn w:val="Normlny"/>
    <w:next w:val="Normlny"/>
    <w:rsid w:val="00674686"/>
    <w:pPr>
      <w:spacing w:before="240" w:after="180"/>
      <w:outlineLvl w:val="0"/>
    </w:pPr>
    <w:rPr>
      <w:sz w:val="48"/>
    </w:rPr>
  </w:style>
  <w:style w:type="character" w:styleId="slostrany">
    <w:name w:val="page number"/>
    <w:basedOn w:val="Predvolenpsmoodseku"/>
    <w:rsid w:val="002E071C"/>
  </w:style>
  <w:style w:type="paragraph" w:customStyle="1" w:styleId="Subtitle2">
    <w:name w:val="Subtitle 2"/>
    <w:basedOn w:val="Podtitul"/>
    <w:next w:val="Subtitle3"/>
    <w:rsid w:val="002E071C"/>
    <w:rPr>
      <w:sz w:val="40"/>
    </w:rPr>
  </w:style>
  <w:style w:type="paragraph" w:customStyle="1" w:styleId="Subtitle3">
    <w:name w:val="Subtitle 3"/>
    <w:basedOn w:val="Podtitul"/>
    <w:next w:val="Subtitle4"/>
    <w:rsid w:val="002E071C"/>
    <w:rPr>
      <w:sz w:val="32"/>
    </w:rPr>
  </w:style>
  <w:style w:type="paragraph" w:customStyle="1" w:styleId="Subtitle4">
    <w:name w:val="Subtitle 4"/>
    <w:basedOn w:val="Podtitul"/>
    <w:rsid w:val="002E071C"/>
    <w:rPr>
      <w:sz w:val="28"/>
    </w:rPr>
  </w:style>
  <w:style w:type="paragraph" w:customStyle="1" w:styleId="Subtitle5">
    <w:name w:val="Subtitle 5"/>
    <w:basedOn w:val="Podtitul"/>
    <w:rsid w:val="002E071C"/>
    <w:rPr>
      <w:sz w:val="24"/>
    </w:rPr>
  </w:style>
  <w:style w:type="paragraph" w:customStyle="1" w:styleId="FooterLandscape">
    <w:name w:val="FooterLandscape"/>
    <w:basedOn w:val="Pta"/>
    <w:rsid w:val="00C92BB8"/>
    <w:pPr>
      <w:tabs>
        <w:tab w:val="clear" w:pos="8647"/>
        <w:tab w:val="right" w:pos="13466"/>
      </w:tabs>
    </w:pPr>
    <w:rPr>
      <w:szCs w:val="24"/>
    </w:rPr>
  </w:style>
  <w:style w:type="paragraph" w:styleId="Register4">
    <w:name w:val="index 4"/>
    <w:basedOn w:val="Normlny"/>
    <w:next w:val="Normlny"/>
    <w:autoRedefine/>
    <w:semiHidden/>
    <w:rsid w:val="002E071C"/>
    <w:pPr>
      <w:ind w:left="960" w:hanging="240"/>
    </w:pPr>
  </w:style>
  <w:style w:type="character" w:styleId="Hypertextovprepojenie">
    <w:name w:val="Hyperlink"/>
    <w:uiPriority w:val="99"/>
    <w:rsid w:val="002E071C"/>
    <w:rPr>
      <w:color w:val="0000FF"/>
      <w:u w:val="single"/>
    </w:rPr>
  </w:style>
  <w:style w:type="paragraph" w:styleId="Zver">
    <w:name w:val="Closing"/>
    <w:basedOn w:val="Normlny"/>
    <w:rsid w:val="002E071C"/>
    <w:pPr>
      <w:ind w:left="4252"/>
    </w:pPr>
  </w:style>
  <w:style w:type="paragraph" w:styleId="Podpis">
    <w:name w:val="Signature"/>
    <w:basedOn w:val="Normlny"/>
    <w:rsid w:val="002E071C"/>
    <w:pPr>
      <w:ind w:left="4252"/>
    </w:pPr>
  </w:style>
  <w:style w:type="paragraph" w:styleId="Oslovenie">
    <w:name w:val="Salutation"/>
    <w:basedOn w:val="Normlny"/>
    <w:next w:val="Normlny"/>
    <w:rsid w:val="002E071C"/>
  </w:style>
  <w:style w:type="paragraph" w:styleId="truktradokumentu">
    <w:name w:val="Document Map"/>
    <w:basedOn w:val="Normlny"/>
    <w:semiHidden/>
    <w:rsid w:val="002E071C"/>
    <w:pPr>
      <w:shd w:val="clear" w:color="auto" w:fill="000080"/>
    </w:pPr>
    <w:rPr>
      <w:rFonts w:ascii="Tahoma" w:hAnsi="Tahoma"/>
    </w:rPr>
  </w:style>
  <w:style w:type="paragraph" w:styleId="Register1">
    <w:name w:val="index 1"/>
    <w:basedOn w:val="Normlny"/>
    <w:next w:val="Normlny"/>
    <w:autoRedefine/>
    <w:semiHidden/>
    <w:rsid w:val="002E071C"/>
    <w:pPr>
      <w:ind w:left="240" w:hanging="240"/>
    </w:pPr>
  </w:style>
  <w:style w:type="paragraph" w:styleId="Register2">
    <w:name w:val="index 2"/>
    <w:basedOn w:val="Normlny"/>
    <w:next w:val="Normlny"/>
    <w:autoRedefine/>
    <w:semiHidden/>
    <w:rsid w:val="002E071C"/>
    <w:pPr>
      <w:ind w:left="480" w:hanging="240"/>
    </w:pPr>
  </w:style>
  <w:style w:type="paragraph" w:styleId="Register3">
    <w:name w:val="index 3"/>
    <w:basedOn w:val="Normlny"/>
    <w:next w:val="Normlny"/>
    <w:autoRedefine/>
    <w:semiHidden/>
    <w:rsid w:val="002E071C"/>
    <w:pPr>
      <w:ind w:left="720" w:hanging="240"/>
    </w:pPr>
  </w:style>
  <w:style w:type="paragraph" w:styleId="Register5">
    <w:name w:val="index 5"/>
    <w:basedOn w:val="Normlny"/>
    <w:next w:val="Normlny"/>
    <w:autoRedefine/>
    <w:semiHidden/>
    <w:rsid w:val="002E071C"/>
    <w:pPr>
      <w:ind w:left="1200" w:hanging="240"/>
    </w:pPr>
  </w:style>
  <w:style w:type="paragraph" w:styleId="Register6">
    <w:name w:val="index 6"/>
    <w:basedOn w:val="Normlny"/>
    <w:next w:val="Normlny"/>
    <w:autoRedefine/>
    <w:semiHidden/>
    <w:rsid w:val="002E071C"/>
    <w:pPr>
      <w:ind w:left="1440" w:hanging="240"/>
    </w:pPr>
  </w:style>
  <w:style w:type="paragraph" w:styleId="Register7">
    <w:name w:val="index 7"/>
    <w:basedOn w:val="Normlny"/>
    <w:next w:val="Normlny"/>
    <w:autoRedefine/>
    <w:semiHidden/>
    <w:rsid w:val="002E071C"/>
    <w:pPr>
      <w:ind w:left="1680" w:hanging="240"/>
    </w:pPr>
  </w:style>
  <w:style w:type="paragraph" w:styleId="Register8">
    <w:name w:val="index 8"/>
    <w:basedOn w:val="Normlny"/>
    <w:next w:val="Normlny"/>
    <w:autoRedefine/>
    <w:semiHidden/>
    <w:rsid w:val="002E071C"/>
    <w:pPr>
      <w:ind w:left="1920" w:hanging="240"/>
    </w:pPr>
  </w:style>
  <w:style w:type="paragraph" w:styleId="Register9">
    <w:name w:val="index 9"/>
    <w:basedOn w:val="Normlny"/>
    <w:next w:val="Normlny"/>
    <w:autoRedefine/>
    <w:semiHidden/>
    <w:rsid w:val="002E071C"/>
    <w:pPr>
      <w:ind w:left="2160" w:hanging="240"/>
    </w:pPr>
  </w:style>
  <w:style w:type="paragraph" w:styleId="Nadpisregistra">
    <w:name w:val="index heading"/>
    <w:basedOn w:val="Normlny"/>
    <w:next w:val="Register1"/>
    <w:semiHidden/>
    <w:rsid w:val="002E071C"/>
  </w:style>
  <w:style w:type="paragraph" w:styleId="Zoznamobrzkov">
    <w:name w:val="table of figures"/>
    <w:basedOn w:val="Normlny"/>
    <w:next w:val="Normlny"/>
    <w:semiHidden/>
    <w:rsid w:val="002E071C"/>
    <w:pPr>
      <w:ind w:left="480" w:hanging="480"/>
    </w:pPr>
  </w:style>
  <w:style w:type="paragraph" w:styleId="Zoznamcitci">
    <w:name w:val="table of authorities"/>
    <w:basedOn w:val="Normlny"/>
    <w:next w:val="Normlny"/>
    <w:semiHidden/>
    <w:rsid w:val="002E071C"/>
    <w:pPr>
      <w:ind w:left="240" w:hanging="240"/>
    </w:pPr>
  </w:style>
  <w:style w:type="paragraph" w:styleId="Hlavikazoznamucitci">
    <w:name w:val="toa heading"/>
    <w:basedOn w:val="Normlny"/>
    <w:next w:val="Normlny"/>
    <w:semiHidden/>
    <w:rsid w:val="002E071C"/>
    <w:pPr>
      <w:spacing w:before="120"/>
    </w:pPr>
    <w:rPr>
      <w:b/>
    </w:rPr>
  </w:style>
  <w:style w:type="paragraph" w:styleId="Textpoznmkypodiarou">
    <w:name w:val="footnote text"/>
    <w:basedOn w:val="Normlny"/>
    <w:semiHidden/>
    <w:rsid w:val="002E071C"/>
  </w:style>
  <w:style w:type="character" w:styleId="Odkaznapoznmkupodiarou">
    <w:name w:val="footnote reference"/>
    <w:semiHidden/>
    <w:rsid w:val="002E071C"/>
    <w:rPr>
      <w:vertAlign w:val="superscript"/>
    </w:rPr>
  </w:style>
  <w:style w:type="paragraph" w:styleId="Textvysvetlivky">
    <w:name w:val="endnote text"/>
    <w:basedOn w:val="Normlny"/>
    <w:semiHidden/>
    <w:rsid w:val="002E071C"/>
  </w:style>
  <w:style w:type="character" w:styleId="Odkaznavysvetlivku">
    <w:name w:val="endnote reference"/>
    <w:semiHidden/>
    <w:rsid w:val="002E071C"/>
    <w:rPr>
      <w:vertAlign w:val="superscript"/>
    </w:rPr>
  </w:style>
  <w:style w:type="paragraph" w:customStyle="1" w:styleId="Desc">
    <w:name w:val="Desc"/>
    <w:basedOn w:val="Normlny"/>
    <w:rsid w:val="002E071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</w:pPr>
  </w:style>
  <w:style w:type="paragraph" w:customStyle="1" w:styleId="Desc1">
    <w:name w:val="Desc 1"/>
    <w:basedOn w:val="Desc"/>
    <w:rsid w:val="002E071C"/>
    <w:pPr>
      <w:ind w:left="567"/>
    </w:pPr>
  </w:style>
  <w:style w:type="paragraph" w:customStyle="1" w:styleId="Desc2">
    <w:name w:val="Desc 2"/>
    <w:basedOn w:val="Desc"/>
    <w:rsid w:val="002E071C"/>
    <w:pPr>
      <w:ind w:left="1134"/>
    </w:pPr>
  </w:style>
  <w:style w:type="paragraph" w:customStyle="1" w:styleId="Desc3">
    <w:name w:val="Desc 3"/>
    <w:basedOn w:val="Desc"/>
    <w:rsid w:val="002E071C"/>
    <w:pPr>
      <w:ind w:left="1701"/>
    </w:pPr>
  </w:style>
  <w:style w:type="paragraph" w:customStyle="1" w:styleId="Name">
    <w:name w:val="Name"/>
    <w:basedOn w:val="Normlny"/>
    <w:next w:val="Desc"/>
    <w:rsid w:val="002E071C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before="240" w:after="120"/>
    </w:pPr>
    <w:rPr>
      <w:b/>
    </w:rPr>
  </w:style>
  <w:style w:type="paragraph" w:customStyle="1" w:styleId="Name1">
    <w:name w:val="Name 1"/>
    <w:basedOn w:val="Name"/>
    <w:next w:val="Desc1"/>
    <w:rsid w:val="002E071C"/>
    <w:pPr>
      <w:ind w:left="567"/>
    </w:pPr>
  </w:style>
  <w:style w:type="paragraph" w:customStyle="1" w:styleId="Name2">
    <w:name w:val="Name 2"/>
    <w:basedOn w:val="Name"/>
    <w:next w:val="Desc2"/>
    <w:rsid w:val="002E071C"/>
    <w:pPr>
      <w:ind w:left="1134"/>
    </w:pPr>
  </w:style>
  <w:style w:type="paragraph" w:customStyle="1" w:styleId="Opatrenie">
    <w:name w:val="Opatrenie"/>
    <w:basedOn w:val="Normlny"/>
    <w:rsid w:val="002E071C"/>
    <w:pPr>
      <w:numPr>
        <w:numId w:val="11"/>
      </w:numPr>
      <w:tabs>
        <w:tab w:val="clear" w:pos="360"/>
      </w:tabs>
      <w:ind w:left="425" w:hanging="425"/>
    </w:pPr>
  </w:style>
  <w:style w:type="paragraph" w:customStyle="1" w:styleId="Podtitul1">
    <w:name w:val="Podtitul1"/>
    <w:basedOn w:val="Normlny"/>
    <w:next w:val="Normlny"/>
    <w:rsid w:val="002E071C"/>
    <w:pPr>
      <w:keepNext/>
      <w:keepLines/>
      <w:spacing w:before="120"/>
    </w:pPr>
    <w:rPr>
      <w:b/>
    </w:rPr>
  </w:style>
  <w:style w:type="paragraph" w:customStyle="1" w:styleId="Desc4">
    <w:name w:val="Desc 4"/>
    <w:basedOn w:val="Desc"/>
    <w:rsid w:val="002E071C"/>
    <w:pPr>
      <w:ind w:left="2268"/>
    </w:pPr>
  </w:style>
  <w:style w:type="paragraph" w:customStyle="1" w:styleId="Diagram">
    <w:name w:val="Diagram"/>
    <w:basedOn w:val="Normlny"/>
    <w:next w:val="Normlny"/>
    <w:rsid w:val="002E071C"/>
    <w:pPr>
      <w:spacing w:before="60" w:after="60"/>
      <w:jc w:val="center"/>
    </w:pPr>
  </w:style>
  <w:style w:type="paragraph" w:customStyle="1" w:styleId="Name3">
    <w:name w:val="Name 3"/>
    <w:basedOn w:val="Name"/>
    <w:next w:val="Desc3"/>
    <w:rsid w:val="002E071C"/>
    <w:pPr>
      <w:ind w:left="1701"/>
    </w:pPr>
  </w:style>
  <w:style w:type="paragraph" w:customStyle="1" w:styleId="Name4">
    <w:name w:val="Name 4"/>
    <w:basedOn w:val="Name"/>
    <w:next w:val="Desc4"/>
    <w:rsid w:val="002E071C"/>
    <w:pPr>
      <w:ind w:left="2268"/>
    </w:pPr>
  </w:style>
  <w:style w:type="paragraph" w:customStyle="1" w:styleId="Desc5">
    <w:name w:val="Desc 5"/>
    <w:basedOn w:val="Desc"/>
    <w:rsid w:val="002E071C"/>
    <w:pPr>
      <w:ind w:left="2835"/>
    </w:pPr>
  </w:style>
  <w:style w:type="paragraph" w:customStyle="1" w:styleId="HLPTitle">
    <w:name w:val="HLP Title"/>
    <w:basedOn w:val="Nadpis3"/>
    <w:rsid w:val="002E071C"/>
    <w:pPr>
      <w:keepLines w:val="0"/>
    </w:pPr>
    <w:rPr>
      <w:lang w:eastAsia="en-US"/>
    </w:rPr>
  </w:style>
  <w:style w:type="paragraph" w:customStyle="1" w:styleId="NormalError">
    <w:name w:val="Normal Error"/>
    <w:basedOn w:val="Normlny"/>
    <w:rsid w:val="002E071C"/>
    <w:pPr>
      <w:shd w:val="pct15" w:color="auto" w:fill="FFFFFF"/>
    </w:pPr>
    <w:rPr>
      <w:b/>
      <w:color w:val="FF0000"/>
    </w:rPr>
  </w:style>
  <w:style w:type="paragraph" w:customStyle="1" w:styleId="HLPTitleText">
    <w:name w:val="HLP Title Text"/>
    <w:basedOn w:val="Normlny"/>
    <w:rsid w:val="002E071C"/>
    <w:pPr>
      <w:keepNext/>
      <w:jc w:val="right"/>
    </w:pPr>
    <w:rPr>
      <w:lang w:eastAsia="en-US"/>
    </w:rPr>
  </w:style>
  <w:style w:type="paragraph" w:customStyle="1" w:styleId="TableNormal1">
    <w:name w:val="Table Normal1"/>
    <w:basedOn w:val="Normlny"/>
    <w:rsid w:val="002E071C"/>
    <w:pPr>
      <w:spacing w:before="0" w:after="0"/>
    </w:pPr>
  </w:style>
  <w:style w:type="paragraph" w:customStyle="1" w:styleId="TableName">
    <w:name w:val="Table Name"/>
    <w:basedOn w:val="TableNormal1"/>
    <w:next w:val="TableNormal1"/>
    <w:rsid w:val="002E071C"/>
    <w:rPr>
      <w:b/>
      <w:sz w:val="24"/>
    </w:rPr>
  </w:style>
  <w:style w:type="paragraph" w:customStyle="1" w:styleId="WorkText">
    <w:name w:val="WorkText"/>
    <w:basedOn w:val="Normlny"/>
    <w:rsid w:val="002E071C"/>
    <w:pPr>
      <w:spacing w:before="0" w:after="0"/>
    </w:pPr>
    <w:rPr>
      <w:i/>
      <w:noProof/>
    </w:rPr>
  </w:style>
  <w:style w:type="paragraph" w:styleId="Oznaitext">
    <w:name w:val="Block Text"/>
    <w:basedOn w:val="Normlny"/>
    <w:rsid w:val="002E071C"/>
    <w:pPr>
      <w:spacing w:after="120"/>
      <w:ind w:left="1440" w:right="1440"/>
    </w:pPr>
  </w:style>
  <w:style w:type="paragraph" w:styleId="Zkladntext">
    <w:name w:val="Body Text"/>
    <w:basedOn w:val="Normlny"/>
    <w:rsid w:val="002E071C"/>
    <w:pPr>
      <w:spacing w:after="120"/>
    </w:pPr>
  </w:style>
  <w:style w:type="paragraph" w:styleId="Zkladntext2">
    <w:name w:val="Body Text 2"/>
    <w:basedOn w:val="Normlny"/>
    <w:rsid w:val="002E071C"/>
    <w:pPr>
      <w:spacing w:after="120" w:line="480" w:lineRule="auto"/>
    </w:pPr>
  </w:style>
  <w:style w:type="paragraph" w:styleId="Zkladntext3">
    <w:name w:val="Body Text 3"/>
    <w:basedOn w:val="Normlny"/>
    <w:rsid w:val="002E071C"/>
    <w:pPr>
      <w:spacing w:after="120"/>
    </w:pPr>
    <w:rPr>
      <w:sz w:val="16"/>
    </w:rPr>
  </w:style>
  <w:style w:type="paragraph" w:styleId="Prvzarkazkladnhotextu">
    <w:name w:val="Body Text First Indent"/>
    <w:basedOn w:val="Zkladntext"/>
    <w:rsid w:val="002E071C"/>
    <w:pPr>
      <w:ind w:firstLine="210"/>
    </w:pPr>
  </w:style>
  <w:style w:type="paragraph" w:styleId="Zarkazkladnhotextu">
    <w:name w:val="Body Text Indent"/>
    <w:basedOn w:val="Normlny"/>
    <w:rsid w:val="002E071C"/>
    <w:pPr>
      <w:spacing w:after="120"/>
      <w:ind w:left="283"/>
    </w:pPr>
  </w:style>
  <w:style w:type="paragraph" w:styleId="Prvzarkazkladnhotextu2">
    <w:name w:val="Body Text First Indent 2"/>
    <w:basedOn w:val="Zarkazkladnhotextu"/>
    <w:rsid w:val="002E071C"/>
    <w:pPr>
      <w:ind w:firstLine="210"/>
    </w:pPr>
  </w:style>
  <w:style w:type="paragraph" w:styleId="Zarkazkladnhotextu2">
    <w:name w:val="Body Text Indent 2"/>
    <w:basedOn w:val="Normlny"/>
    <w:rsid w:val="002E071C"/>
    <w:pPr>
      <w:spacing w:after="120" w:line="480" w:lineRule="auto"/>
      <w:ind w:left="283"/>
    </w:pPr>
  </w:style>
  <w:style w:type="paragraph" w:styleId="Zarkazkladnhotextu3">
    <w:name w:val="Body Text Indent 3"/>
    <w:basedOn w:val="Normlny"/>
    <w:rsid w:val="002E071C"/>
    <w:pPr>
      <w:spacing w:after="120"/>
      <w:ind w:left="283"/>
    </w:pPr>
    <w:rPr>
      <w:sz w:val="16"/>
    </w:rPr>
  </w:style>
  <w:style w:type="paragraph" w:styleId="Dtum">
    <w:name w:val="Date"/>
    <w:basedOn w:val="Normlny"/>
    <w:next w:val="Normlny"/>
    <w:rsid w:val="002E071C"/>
  </w:style>
  <w:style w:type="character" w:styleId="Zvraznenie">
    <w:name w:val="Emphasis"/>
    <w:qFormat/>
    <w:rsid w:val="002E071C"/>
    <w:rPr>
      <w:i/>
    </w:rPr>
  </w:style>
  <w:style w:type="paragraph" w:styleId="Adresanaoblke">
    <w:name w:val="envelope address"/>
    <w:basedOn w:val="Normlny"/>
    <w:rsid w:val="002E071C"/>
    <w:pPr>
      <w:framePr w:w="7920" w:h="1980" w:hRule="exact" w:hSpace="180" w:wrap="auto" w:hAnchor="page" w:xAlign="center" w:yAlign="bottom"/>
      <w:ind w:left="2880"/>
    </w:pPr>
  </w:style>
  <w:style w:type="paragraph" w:styleId="Spiatonadresanaoblke">
    <w:name w:val="envelope return"/>
    <w:basedOn w:val="Normlny"/>
    <w:rsid w:val="002E071C"/>
  </w:style>
  <w:style w:type="character" w:styleId="PouitHypertextovPrepojenie">
    <w:name w:val="FollowedHyperlink"/>
    <w:rsid w:val="002E071C"/>
    <w:rPr>
      <w:color w:val="800080"/>
      <w:u w:val="single"/>
    </w:rPr>
  </w:style>
  <w:style w:type="character" w:styleId="sloriadka">
    <w:name w:val="line number"/>
    <w:basedOn w:val="Predvolenpsmoodseku"/>
    <w:rsid w:val="002E071C"/>
  </w:style>
  <w:style w:type="paragraph" w:styleId="Zoznam">
    <w:name w:val="List"/>
    <w:basedOn w:val="Normlny"/>
    <w:rsid w:val="002E071C"/>
    <w:pPr>
      <w:ind w:left="283" w:hanging="283"/>
    </w:pPr>
  </w:style>
  <w:style w:type="paragraph" w:styleId="Zoznam2">
    <w:name w:val="List 2"/>
    <w:basedOn w:val="Normlny"/>
    <w:rsid w:val="002E071C"/>
    <w:pPr>
      <w:ind w:left="566" w:hanging="283"/>
    </w:pPr>
  </w:style>
  <w:style w:type="paragraph" w:styleId="Zoznam3">
    <w:name w:val="List 3"/>
    <w:basedOn w:val="Normlny"/>
    <w:rsid w:val="002E071C"/>
    <w:pPr>
      <w:ind w:left="849" w:hanging="283"/>
    </w:pPr>
  </w:style>
  <w:style w:type="paragraph" w:styleId="Zoznam4">
    <w:name w:val="List 4"/>
    <w:basedOn w:val="Normlny"/>
    <w:rsid w:val="002E071C"/>
    <w:pPr>
      <w:ind w:left="1132" w:hanging="283"/>
    </w:pPr>
  </w:style>
  <w:style w:type="paragraph" w:styleId="Zoznam5">
    <w:name w:val="List 5"/>
    <w:basedOn w:val="Normlny"/>
    <w:rsid w:val="002E071C"/>
    <w:pPr>
      <w:ind w:left="1415" w:hanging="283"/>
    </w:pPr>
  </w:style>
  <w:style w:type="paragraph" w:styleId="Pokraovaniezoznamu3">
    <w:name w:val="List Continue 3"/>
    <w:basedOn w:val="Normlny"/>
    <w:rsid w:val="002E071C"/>
    <w:pPr>
      <w:spacing w:after="120"/>
      <w:ind w:left="849"/>
    </w:pPr>
  </w:style>
  <w:style w:type="paragraph" w:styleId="Pokraovaniezoznamu4">
    <w:name w:val="List Continue 4"/>
    <w:basedOn w:val="Normlny"/>
    <w:rsid w:val="002E071C"/>
    <w:pPr>
      <w:spacing w:after="120"/>
      <w:ind w:left="1132"/>
    </w:pPr>
  </w:style>
  <w:style w:type="paragraph" w:styleId="Pokraovaniezoznamu5">
    <w:name w:val="List Continue 5"/>
    <w:basedOn w:val="Normlny"/>
    <w:rsid w:val="002E071C"/>
    <w:pPr>
      <w:spacing w:after="120"/>
      <w:ind w:left="1415"/>
    </w:pPr>
  </w:style>
  <w:style w:type="paragraph" w:styleId="Hlavikasprvy">
    <w:name w:val="Message Header"/>
    <w:basedOn w:val="Normlny"/>
    <w:rsid w:val="002E07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adpispoznmky">
    <w:name w:val="Note Heading"/>
    <w:basedOn w:val="Normlny"/>
    <w:next w:val="Normlny"/>
    <w:rsid w:val="002E071C"/>
  </w:style>
  <w:style w:type="character" w:styleId="Vrazn">
    <w:name w:val="Strong"/>
    <w:qFormat/>
    <w:rsid w:val="002E071C"/>
    <w:rPr>
      <w:b w:val="0"/>
    </w:rPr>
  </w:style>
  <w:style w:type="table" w:styleId="Mriekatabuky">
    <w:name w:val="Table Grid"/>
    <w:basedOn w:val="Normlnatabuka"/>
    <w:rsid w:val="000A32E1"/>
    <w:pPr>
      <w:spacing w:before="40" w:after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7B547D"/>
    <w:rPr>
      <w:rFonts w:ascii="Tahoma" w:hAnsi="Tahoma" w:cs="Tahoma"/>
      <w:sz w:val="16"/>
      <w:szCs w:val="16"/>
    </w:rPr>
  </w:style>
  <w:style w:type="paragraph" w:customStyle="1" w:styleId="SmallNormal">
    <w:name w:val="Small Normal"/>
    <w:basedOn w:val="Normlny"/>
    <w:rsid w:val="00534701"/>
  </w:style>
  <w:style w:type="paragraph" w:customStyle="1" w:styleId="SmallNormalRightAligned">
    <w:name w:val="Small Normal Right Aligned"/>
    <w:basedOn w:val="SmallNormal"/>
    <w:rsid w:val="00B45403"/>
    <w:pPr>
      <w:jc w:val="right"/>
    </w:pPr>
  </w:style>
  <w:style w:type="paragraph" w:customStyle="1" w:styleId="Zmluva1">
    <w:name w:val="Zmluva 1"/>
    <w:basedOn w:val="Nadpis1"/>
    <w:rsid w:val="00D03A62"/>
    <w:pPr>
      <w:pageBreakBefore w:val="0"/>
      <w:spacing w:before="240"/>
    </w:pPr>
  </w:style>
  <w:style w:type="paragraph" w:customStyle="1" w:styleId="Zmluva2">
    <w:name w:val="Zmluva 2"/>
    <w:basedOn w:val="Nadpis2"/>
    <w:rsid w:val="00D03A62"/>
    <w:rPr>
      <w:b w:val="0"/>
      <w:sz w:val="24"/>
      <w:szCs w:val="24"/>
    </w:rPr>
  </w:style>
  <w:style w:type="paragraph" w:customStyle="1" w:styleId="Zmluva3">
    <w:name w:val="Zmluva 3"/>
    <w:basedOn w:val="Nadpis3"/>
    <w:rsid w:val="00D03A62"/>
    <w:pPr>
      <w:tabs>
        <w:tab w:val="num" w:pos="1276"/>
      </w:tabs>
      <w:spacing w:before="40" w:after="40"/>
      <w:ind w:left="1276" w:hanging="425"/>
    </w:pPr>
    <w:rPr>
      <w:b w:val="0"/>
      <w:sz w:val="24"/>
      <w:szCs w:val="24"/>
    </w:rPr>
  </w:style>
  <w:style w:type="table" w:styleId="Moderntabuka">
    <w:name w:val="Table Contemporary"/>
    <w:basedOn w:val="Normlnatabuka"/>
    <w:rsid w:val="00F5462E"/>
    <w:pPr>
      <w:spacing w:before="40" w:after="4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ukaspriestorovmiefektmi1">
    <w:name w:val="Table 3D effects 1"/>
    <w:basedOn w:val="Normlnatabuka"/>
    <w:rsid w:val="00F5462E"/>
    <w:pPr>
      <w:spacing w:before="40" w:after="4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ITECTabuka">
    <w:name w:val="DITEC Tabuľka"/>
    <w:basedOn w:val="Moderntabuka"/>
    <w:rsid w:val="00F5462E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1">
    <w:name w:val="Style1"/>
    <w:basedOn w:val="Popis"/>
    <w:rsid w:val="0054320E"/>
    <w:rPr>
      <w:b w:val="0"/>
      <w:i w:val="0"/>
    </w:rPr>
  </w:style>
  <w:style w:type="paragraph" w:customStyle="1" w:styleId="Heading">
    <w:name w:val="Heading"/>
    <w:basedOn w:val="Normlny"/>
    <w:next w:val="Normlny"/>
    <w:link w:val="HeadingChar"/>
    <w:autoRedefine/>
    <w:rsid w:val="009267A5"/>
    <w:pPr>
      <w:keepNext/>
      <w:keepLines/>
    </w:pPr>
    <w:rPr>
      <w:b/>
      <w:lang w:eastAsia="en-US"/>
    </w:rPr>
  </w:style>
  <w:style w:type="paragraph" w:customStyle="1" w:styleId="Com">
    <w:name w:val="Com"/>
    <w:basedOn w:val="Normlny"/>
    <w:rsid w:val="009267A5"/>
    <w:pPr>
      <w:keepLines/>
      <w:tabs>
        <w:tab w:val="left" w:pos="1418"/>
        <w:tab w:val="left" w:pos="4536"/>
      </w:tabs>
      <w:ind w:left="567"/>
    </w:pPr>
    <w:rPr>
      <w:lang w:eastAsia="en-US"/>
    </w:rPr>
  </w:style>
  <w:style w:type="paragraph" w:customStyle="1" w:styleId="ComDF">
    <w:name w:val="ComDF"/>
    <w:basedOn w:val="Com"/>
    <w:rsid w:val="009267A5"/>
    <w:pPr>
      <w:tabs>
        <w:tab w:val="left" w:pos="1985"/>
      </w:tabs>
      <w:spacing w:before="0" w:after="60"/>
    </w:pPr>
  </w:style>
  <w:style w:type="paragraph" w:customStyle="1" w:styleId="ComSD">
    <w:name w:val="ComSD"/>
    <w:basedOn w:val="Com"/>
    <w:next w:val="ComDF"/>
    <w:rsid w:val="009267A5"/>
    <w:pPr>
      <w:keepNext/>
      <w:tabs>
        <w:tab w:val="left" w:pos="1985"/>
      </w:tabs>
      <w:spacing w:before="60" w:after="0"/>
    </w:pPr>
  </w:style>
  <w:style w:type="paragraph" w:customStyle="1" w:styleId="DescAction">
    <w:name w:val="DescAction"/>
    <w:basedOn w:val="Desc"/>
    <w:rsid w:val="009267A5"/>
    <w:pPr>
      <w:ind w:left="567"/>
    </w:pPr>
    <w:rPr>
      <w:lang w:eastAsia="en-US"/>
    </w:rPr>
  </w:style>
  <w:style w:type="paragraph" w:customStyle="1" w:styleId="DescApp">
    <w:name w:val="DescApp"/>
    <w:basedOn w:val="Desc"/>
    <w:rsid w:val="009267A5"/>
    <w:rPr>
      <w:lang w:eastAsia="en-US"/>
    </w:rPr>
  </w:style>
  <w:style w:type="paragraph" w:customStyle="1" w:styleId="DescData">
    <w:name w:val="DescData"/>
    <w:basedOn w:val="Desc"/>
    <w:rsid w:val="009267A5"/>
    <w:pPr>
      <w:ind w:left="1134"/>
    </w:pPr>
    <w:rPr>
      <w:lang w:eastAsia="en-US"/>
    </w:rPr>
  </w:style>
  <w:style w:type="paragraph" w:customStyle="1" w:styleId="DescDataFlow">
    <w:name w:val="DescDataFlow"/>
    <w:basedOn w:val="Desc"/>
    <w:rsid w:val="009267A5"/>
    <w:pPr>
      <w:spacing w:before="120" w:after="0"/>
      <w:ind w:left="1134"/>
    </w:pPr>
    <w:rPr>
      <w:lang w:eastAsia="en-US"/>
    </w:rPr>
  </w:style>
  <w:style w:type="paragraph" w:customStyle="1" w:styleId="DescEntity">
    <w:name w:val="DescEntity"/>
    <w:basedOn w:val="Desc"/>
    <w:rsid w:val="009267A5"/>
    <w:pPr>
      <w:ind w:left="567"/>
    </w:pPr>
    <w:rPr>
      <w:lang w:eastAsia="en-US"/>
    </w:rPr>
  </w:style>
  <w:style w:type="paragraph" w:customStyle="1" w:styleId="DescProcess">
    <w:name w:val="DescProcess"/>
    <w:basedOn w:val="Desc"/>
    <w:rsid w:val="009267A5"/>
    <w:pPr>
      <w:ind w:left="567"/>
    </w:pPr>
    <w:rPr>
      <w:lang w:eastAsia="en-US"/>
    </w:rPr>
  </w:style>
  <w:style w:type="paragraph" w:customStyle="1" w:styleId="DescRole">
    <w:name w:val="DescRole"/>
    <w:basedOn w:val="Desc"/>
    <w:rsid w:val="009267A5"/>
    <w:pPr>
      <w:ind w:left="1134"/>
    </w:pPr>
    <w:rPr>
      <w:lang w:eastAsia="en-US"/>
    </w:rPr>
  </w:style>
  <w:style w:type="paragraph" w:customStyle="1" w:styleId="DescState">
    <w:name w:val="DescState"/>
    <w:basedOn w:val="Desc"/>
    <w:rsid w:val="009267A5"/>
    <w:pPr>
      <w:ind w:left="1134"/>
    </w:pPr>
    <w:rPr>
      <w:lang w:eastAsia="en-US"/>
    </w:rPr>
  </w:style>
  <w:style w:type="paragraph" w:customStyle="1" w:styleId="Doc">
    <w:name w:val="Doc"/>
    <w:basedOn w:val="Normlny"/>
    <w:next w:val="Normlny"/>
    <w:rsid w:val="009267A5"/>
    <w:rPr>
      <w:b/>
      <w:lang w:eastAsia="en-US"/>
    </w:rPr>
  </w:style>
  <w:style w:type="paragraph" w:customStyle="1" w:styleId="ListName">
    <w:name w:val="ListName"/>
    <w:basedOn w:val="Normlny"/>
    <w:rsid w:val="009267A5"/>
    <w:pPr>
      <w:ind w:left="993" w:hanging="426"/>
    </w:pPr>
    <w:rPr>
      <w:lang w:eastAsia="en-US"/>
    </w:rPr>
  </w:style>
  <w:style w:type="paragraph" w:customStyle="1" w:styleId="ListNameABC">
    <w:name w:val="ListNameABC"/>
    <w:basedOn w:val="Normlny"/>
    <w:rsid w:val="009267A5"/>
    <w:pPr>
      <w:ind w:left="993" w:hanging="425"/>
    </w:pPr>
    <w:rPr>
      <w:lang w:eastAsia="en-US"/>
    </w:rPr>
  </w:style>
  <w:style w:type="paragraph" w:customStyle="1" w:styleId="ListNameData">
    <w:name w:val="ListNameData"/>
    <w:basedOn w:val="ListName"/>
    <w:rsid w:val="009267A5"/>
  </w:style>
  <w:style w:type="paragraph" w:customStyle="1" w:styleId="NameAction">
    <w:name w:val="NameAction"/>
    <w:basedOn w:val="Name"/>
    <w:next w:val="DescAction"/>
    <w:rsid w:val="009267A5"/>
    <w:pPr>
      <w:spacing w:before="180" w:after="60"/>
    </w:pPr>
    <w:rPr>
      <w:sz w:val="32"/>
      <w:lang w:eastAsia="en-US"/>
    </w:rPr>
  </w:style>
  <w:style w:type="paragraph" w:customStyle="1" w:styleId="NameApp">
    <w:name w:val="NameApp"/>
    <w:basedOn w:val="Name"/>
    <w:next w:val="DescApp"/>
    <w:rsid w:val="009267A5"/>
    <w:rPr>
      <w:sz w:val="36"/>
      <w:lang w:eastAsia="en-US"/>
    </w:rPr>
  </w:style>
  <w:style w:type="paragraph" w:customStyle="1" w:styleId="NameData">
    <w:name w:val="NameData"/>
    <w:basedOn w:val="Name"/>
    <w:next w:val="DescData"/>
    <w:rsid w:val="009267A5"/>
    <w:pPr>
      <w:spacing w:before="120" w:after="60"/>
      <w:ind w:left="567"/>
    </w:pPr>
    <w:rPr>
      <w:lang w:eastAsia="en-US"/>
    </w:rPr>
  </w:style>
  <w:style w:type="paragraph" w:customStyle="1" w:styleId="NameDataFlow">
    <w:name w:val="NameDataFlow"/>
    <w:basedOn w:val="Name"/>
    <w:next w:val="DescDataFlow"/>
    <w:rsid w:val="009267A5"/>
    <w:pPr>
      <w:tabs>
        <w:tab w:val="left" w:pos="993"/>
      </w:tabs>
      <w:spacing w:before="120"/>
      <w:ind w:left="567"/>
    </w:pPr>
    <w:rPr>
      <w:lang w:eastAsia="en-US"/>
    </w:rPr>
  </w:style>
  <w:style w:type="paragraph" w:customStyle="1" w:styleId="NameEntity">
    <w:name w:val="NameEntity"/>
    <w:basedOn w:val="Name"/>
    <w:next w:val="DescEntity"/>
    <w:rsid w:val="009267A5"/>
    <w:pPr>
      <w:spacing w:before="180" w:after="60"/>
    </w:pPr>
    <w:rPr>
      <w:sz w:val="32"/>
      <w:lang w:eastAsia="en-US"/>
    </w:rPr>
  </w:style>
  <w:style w:type="paragraph" w:customStyle="1" w:styleId="NameFull">
    <w:name w:val="NameFull"/>
    <w:basedOn w:val="Normlny"/>
    <w:rsid w:val="009267A5"/>
    <w:rPr>
      <w:i/>
      <w:u w:val="dotted"/>
      <w:lang w:eastAsia="en-US"/>
    </w:rPr>
  </w:style>
  <w:style w:type="paragraph" w:customStyle="1" w:styleId="NameProcess">
    <w:name w:val="NameProcess"/>
    <w:basedOn w:val="Name"/>
    <w:next w:val="DescProcess"/>
    <w:rsid w:val="009267A5"/>
    <w:pPr>
      <w:spacing w:before="180" w:after="60"/>
    </w:pPr>
    <w:rPr>
      <w:sz w:val="32"/>
      <w:lang w:eastAsia="en-US"/>
    </w:rPr>
  </w:style>
  <w:style w:type="paragraph" w:customStyle="1" w:styleId="NameRole">
    <w:name w:val="NameRole"/>
    <w:basedOn w:val="Name"/>
    <w:next w:val="DescRole"/>
    <w:rsid w:val="009267A5"/>
    <w:pPr>
      <w:ind w:left="567"/>
    </w:pPr>
    <w:rPr>
      <w:sz w:val="28"/>
      <w:lang w:eastAsia="en-US"/>
    </w:rPr>
  </w:style>
  <w:style w:type="paragraph" w:customStyle="1" w:styleId="NameShort">
    <w:name w:val="NameShort"/>
    <w:basedOn w:val="Normlny"/>
    <w:rsid w:val="009267A5"/>
    <w:rPr>
      <w:i/>
      <w:noProof/>
      <w:u w:val="dotted"/>
      <w:lang w:eastAsia="en-US"/>
    </w:rPr>
  </w:style>
  <w:style w:type="paragraph" w:customStyle="1" w:styleId="NameState">
    <w:name w:val="NameState"/>
    <w:basedOn w:val="Name"/>
    <w:next w:val="DescState"/>
    <w:rsid w:val="009267A5"/>
    <w:pPr>
      <w:spacing w:before="120" w:after="60"/>
      <w:ind w:left="567"/>
    </w:pPr>
    <w:rPr>
      <w:lang w:eastAsia="en-US"/>
    </w:rPr>
  </w:style>
  <w:style w:type="paragraph" w:customStyle="1" w:styleId="Notes">
    <w:name w:val="Notes"/>
    <w:basedOn w:val="Normlny"/>
    <w:rsid w:val="009267A5"/>
    <w:pPr>
      <w:spacing w:before="120" w:after="120"/>
    </w:pPr>
    <w:rPr>
      <w:color w:val="0000FF"/>
      <w:u w:val="dotted"/>
      <w:lang w:eastAsia="en-US"/>
    </w:rPr>
  </w:style>
  <w:style w:type="paragraph" w:customStyle="1" w:styleId="Pripomienka">
    <w:name w:val="Pripomienka"/>
    <w:basedOn w:val="Normlny"/>
    <w:next w:val="Normlny"/>
    <w:autoRedefine/>
    <w:rsid w:val="009267A5"/>
    <w:pPr>
      <w:numPr>
        <w:numId w:val="12"/>
      </w:numPr>
    </w:pPr>
    <w:rPr>
      <w:lang w:eastAsia="en-US"/>
    </w:rPr>
  </w:style>
  <w:style w:type="paragraph" w:customStyle="1" w:styleId="PripomienkaAdd">
    <w:name w:val="Pripomienka Add"/>
    <w:basedOn w:val="Pripomienka"/>
    <w:next w:val="Normlny"/>
    <w:autoRedefine/>
    <w:rsid w:val="009267A5"/>
    <w:pPr>
      <w:numPr>
        <w:numId w:val="0"/>
      </w:numPr>
      <w:ind w:left="426"/>
    </w:pPr>
  </w:style>
  <w:style w:type="paragraph" w:customStyle="1" w:styleId="Stanovisko">
    <w:name w:val="Stanovisko"/>
    <w:basedOn w:val="Normlny"/>
    <w:autoRedefine/>
    <w:rsid w:val="009267A5"/>
    <w:pPr>
      <w:numPr>
        <w:numId w:val="13"/>
      </w:numPr>
      <w:tabs>
        <w:tab w:val="clear" w:pos="425"/>
        <w:tab w:val="num" w:pos="851"/>
      </w:tabs>
      <w:ind w:left="851" w:hanging="426"/>
    </w:pPr>
    <w:rPr>
      <w:i/>
      <w:lang w:eastAsia="en-US"/>
    </w:rPr>
  </w:style>
  <w:style w:type="paragraph" w:customStyle="1" w:styleId="SubTitle1">
    <w:name w:val="SubTitle 1"/>
    <w:basedOn w:val="Podtitul"/>
    <w:rsid w:val="009267A5"/>
    <w:pPr>
      <w:keepNext/>
      <w:ind w:left="567"/>
      <w:jc w:val="both"/>
      <w:outlineLvl w:val="9"/>
    </w:pPr>
    <w:rPr>
      <w:sz w:val="24"/>
      <w:szCs w:val="20"/>
      <w:lang w:eastAsia="en-US"/>
    </w:rPr>
  </w:style>
  <w:style w:type="paragraph" w:customStyle="1" w:styleId="SubTitle20">
    <w:name w:val="SubTitle 2"/>
    <w:basedOn w:val="Podtitul1"/>
    <w:rsid w:val="009267A5"/>
    <w:pPr>
      <w:spacing w:before="40"/>
      <w:ind w:left="1134"/>
    </w:pPr>
    <w:rPr>
      <w:lang w:eastAsia="en-US"/>
    </w:rPr>
  </w:style>
  <w:style w:type="paragraph" w:customStyle="1" w:styleId="SubTitleError">
    <w:name w:val="SubTitle Error"/>
    <w:basedOn w:val="Podtitul1"/>
    <w:next w:val="Normlny"/>
    <w:rsid w:val="009267A5"/>
    <w:pPr>
      <w:keepNext w:val="0"/>
      <w:keepLines w:val="0"/>
      <w:spacing w:after="0"/>
    </w:pPr>
    <w:rPr>
      <w:color w:val="FF0000"/>
      <w:lang w:eastAsia="en-US"/>
    </w:rPr>
  </w:style>
  <w:style w:type="paragraph" w:customStyle="1" w:styleId="TableHeading">
    <w:name w:val="Table Heading"/>
    <w:basedOn w:val="TableNormal1"/>
    <w:next w:val="TableNormal1"/>
    <w:rsid w:val="009267A5"/>
    <w:pPr>
      <w:spacing w:before="20" w:after="20"/>
    </w:pPr>
    <w:rPr>
      <w:b/>
      <w:i/>
      <w:lang w:eastAsia="en-US"/>
    </w:rPr>
  </w:style>
  <w:style w:type="character" w:customStyle="1" w:styleId="Underline">
    <w:name w:val="Underline"/>
    <w:rsid w:val="009267A5"/>
    <w:rPr>
      <w:u w:val="thick"/>
    </w:rPr>
  </w:style>
  <w:style w:type="paragraph" w:customStyle="1" w:styleId="ZpisPredmet">
    <w:name w:val="ZápisPredmet"/>
    <w:basedOn w:val="Normlny"/>
    <w:next w:val="Normlny"/>
    <w:rsid w:val="009267A5"/>
    <w:pPr>
      <w:keepLines/>
      <w:spacing w:before="60" w:after="60"/>
      <w:jc w:val="center"/>
    </w:pPr>
    <w:rPr>
      <w:b/>
      <w:sz w:val="28"/>
      <w:lang w:eastAsia="en-US"/>
    </w:rPr>
  </w:style>
  <w:style w:type="paragraph" w:customStyle="1" w:styleId="ZpisSubTitle">
    <w:name w:val="ZápisSubTitle"/>
    <w:basedOn w:val="Normlny"/>
    <w:next w:val="Normlny"/>
    <w:rsid w:val="009267A5"/>
    <w:pPr>
      <w:keepNext/>
      <w:keepLines/>
      <w:pageBreakBefore/>
      <w:spacing w:before="240" w:after="240"/>
      <w:jc w:val="center"/>
    </w:pPr>
    <w:rPr>
      <w:b/>
      <w:sz w:val="36"/>
      <w:lang w:eastAsia="en-US"/>
    </w:rPr>
  </w:style>
  <w:style w:type="paragraph" w:customStyle="1" w:styleId="HelpLink">
    <w:name w:val="HelpLink"/>
    <w:basedOn w:val="Normlny"/>
    <w:rsid w:val="009267A5"/>
    <w:pPr>
      <w:ind w:left="567"/>
    </w:pPr>
    <w:rPr>
      <w:rFonts w:ascii="Times New Roman" w:hAnsi="Times New Roman"/>
      <w:b/>
      <w:i/>
      <w:color w:val="0000FF"/>
      <w:u w:val="single"/>
      <w:lang w:eastAsia="en-US"/>
    </w:rPr>
  </w:style>
  <w:style w:type="paragraph" w:customStyle="1" w:styleId="HelpLinkSee1">
    <w:name w:val="HelpLinkSee 1"/>
    <w:basedOn w:val="HelpLink"/>
    <w:rsid w:val="009267A5"/>
  </w:style>
  <w:style w:type="paragraph" w:customStyle="1" w:styleId="HelpLinkSee2">
    <w:name w:val="HelpLinkSee 2"/>
    <w:basedOn w:val="HelpLink"/>
    <w:rsid w:val="009267A5"/>
    <w:pPr>
      <w:ind w:left="1134"/>
    </w:pPr>
  </w:style>
  <w:style w:type="paragraph" w:styleId="Predmetkomentra">
    <w:name w:val="annotation subject"/>
    <w:basedOn w:val="Textkomentra"/>
    <w:next w:val="Textkomentra"/>
    <w:link w:val="PredmetkomentraChar"/>
    <w:rsid w:val="009267A5"/>
    <w:rPr>
      <w:b/>
      <w:bCs/>
      <w:lang w:eastAsia="en-US"/>
    </w:rPr>
  </w:style>
  <w:style w:type="character" w:customStyle="1" w:styleId="TextkomentraChar">
    <w:name w:val="Text komentára Char"/>
    <w:basedOn w:val="Predvolenpsmoodseku"/>
    <w:link w:val="Textkomentra"/>
    <w:semiHidden/>
    <w:rsid w:val="009267A5"/>
  </w:style>
  <w:style w:type="character" w:customStyle="1" w:styleId="PredmetkomentraChar">
    <w:name w:val="Predmet komentára Char"/>
    <w:basedOn w:val="TextkomentraChar"/>
    <w:link w:val="Predmetkomentra"/>
    <w:rsid w:val="009267A5"/>
  </w:style>
  <w:style w:type="paragraph" w:customStyle="1" w:styleId="Normal3">
    <w:name w:val="Normal3"/>
    <w:basedOn w:val="Normlny"/>
    <w:rsid w:val="009267A5"/>
    <w:pPr>
      <w:spacing w:before="0" w:after="0"/>
      <w:ind w:left="1134"/>
    </w:pPr>
    <w:rPr>
      <w:sz w:val="22"/>
      <w:lang w:eastAsia="en-US"/>
    </w:rPr>
  </w:style>
  <w:style w:type="paragraph" w:customStyle="1" w:styleId="Tabulka">
    <w:name w:val="Tabulka"/>
    <w:basedOn w:val="Zkladntext"/>
    <w:rsid w:val="009267A5"/>
    <w:pPr>
      <w:spacing w:before="60" w:after="60"/>
    </w:pPr>
    <w:rPr>
      <w:sz w:val="22"/>
      <w:lang w:eastAsia="en-US"/>
    </w:rPr>
  </w:style>
  <w:style w:type="character" w:customStyle="1" w:styleId="Nadpis4Char">
    <w:name w:val="Nadpis 4 Char"/>
    <w:link w:val="Nadpis4"/>
    <w:rsid w:val="009267A5"/>
    <w:rPr>
      <w:rFonts w:ascii="Arial" w:hAnsi="Arial"/>
      <w:b/>
      <w:sz w:val="28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267A5"/>
    <w:pPr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Heading21">
    <w:name w:val="Heading 2.1"/>
    <w:basedOn w:val="Normlny"/>
    <w:link w:val="Heading21Char"/>
    <w:rsid w:val="009267A5"/>
    <w:rPr>
      <w:b/>
      <w:sz w:val="36"/>
      <w:szCs w:val="36"/>
      <w:lang w:eastAsia="en-US"/>
    </w:rPr>
  </w:style>
  <w:style w:type="paragraph" w:customStyle="1" w:styleId="Heading31">
    <w:name w:val="Heading 3.1"/>
    <w:basedOn w:val="Nadpis3"/>
    <w:link w:val="Heading31Char"/>
    <w:qFormat/>
    <w:rsid w:val="009267A5"/>
    <w:rPr>
      <w:lang w:eastAsia="en-US"/>
    </w:rPr>
  </w:style>
  <w:style w:type="character" w:customStyle="1" w:styleId="Heading21Char">
    <w:name w:val="Heading 2.1 Char"/>
    <w:link w:val="Heading21"/>
    <w:rsid w:val="009267A5"/>
    <w:rPr>
      <w:b/>
      <w:sz w:val="36"/>
      <w:szCs w:val="36"/>
      <w:lang w:eastAsia="en-US"/>
    </w:rPr>
  </w:style>
  <w:style w:type="paragraph" w:customStyle="1" w:styleId="Bezriadkovania1">
    <w:name w:val="Bez riadkovania1"/>
    <w:rsid w:val="009267A5"/>
    <w:pPr>
      <w:jc w:val="both"/>
    </w:pPr>
    <w:rPr>
      <w:rFonts w:ascii="Arial" w:hAnsi="Arial"/>
      <w:sz w:val="24"/>
      <w:lang w:eastAsia="en-US"/>
    </w:rPr>
  </w:style>
  <w:style w:type="character" w:customStyle="1" w:styleId="HeadingChar">
    <w:name w:val="Heading Char"/>
    <w:link w:val="Heading"/>
    <w:rsid w:val="009267A5"/>
    <w:rPr>
      <w:b/>
      <w:sz w:val="24"/>
      <w:lang w:eastAsia="en-US"/>
    </w:rPr>
  </w:style>
  <w:style w:type="character" w:customStyle="1" w:styleId="Nadpis3Char">
    <w:name w:val="Nadpis 3 Char"/>
    <w:aliases w:val="Char Char"/>
    <w:link w:val="Nadpis3"/>
    <w:rsid w:val="00BA1559"/>
    <w:rPr>
      <w:rFonts w:ascii="Arial" w:hAnsi="Arial"/>
      <w:b/>
      <w:sz w:val="32"/>
      <w:lang w:eastAsia="en-US"/>
    </w:rPr>
  </w:style>
  <w:style w:type="character" w:customStyle="1" w:styleId="Heading31Char">
    <w:name w:val="Heading 3.1 Char"/>
    <w:link w:val="Heading31"/>
    <w:rsid w:val="009267A5"/>
    <w:rPr>
      <w:rFonts w:ascii="Arial" w:hAnsi="Arial"/>
      <w:b w:val="0"/>
      <w:sz w:val="32"/>
      <w:lang w:eastAsia="en-US"/>
    </w:rPr>
  </w:style>
  <w:style w:type="paragraph" w:styleId="Revzia">
    <w:name w:val="Revision"/>
    <w:hidden/>
    <w:uiPriority w:val="99"/>
    <w:semiHidden/>
    <w:rsid w:val="009B0207"/>
    <w:rPr>
      <w:rFonts w:ascii="Arial" w:hAnsi="Arial"/>
      <w:sz w:val="24"/>
    </w:rPr>
  </w:style>
  <w:style w:type="paragraph" w:styleId="Odsekzoznamu">
    <w:name w:val="List Paragraph"/>
    <w:basedOn w:val="Normlny"/>
    <w:link w:val="OdsekzoznamuChar"/>
    <w:uiPriority w:val="34"/>
    <w:qFormat/>
    <w:rsid w:val="00BC378C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link w:val="Nadpis2"/>
    <w:rsid w:val="00465C80"/>
    <w:rPr>
      <w:rFonts w:ascii="Arial" w:hAnsi="Arial"/>
      <w:b/>
      <w:sz w:val="36"/>
    </w:rPr>
  </w:style>
  <w:style w:type="character" w:customStyle="1" w:styleId="PtaChar">
    <w:name w:val="Päta Char"/>
    <w:link w:val="Pta"/>
    <w:rsid w:val="00262CA5"/>
    <w:rPr>
      <w:sz w:val="24"/>
    </w:rPr>
  </w:style>
  <w:style w:type="paragraph" w:customStyle="1" w:styleId="Code">
    <w:name w:val="Code"/>
    <w:basedOn w:val="Normlny"/>
    <w:rsid w:val="009B6CAF"/>
    <w:pPr>
      <w:keepNext/>
      <w:spacing w:before="0" w:after="0"/>
    </w:pPr>
    <w:rPr>
      <w:rFonts w:ascii="Courier New" w:eastAsia="Calibri" w:hAnsi="Courier New" w:cs="Courier New"/>
    </w:rPr>
  </w:style>
  <w:style w:type="character" w:customStyle="1" w:styleId="st">
    <w:name w:val="st"/>
    <w:rsid w:val="00A65E9F"/>
  </w:style>
  <w:style w:type="character" w:customStyle="1" w:styleId="OdsekzoznamuChar">
    <w:name w:val="Odsek zoznamu Char"/>
    <w:link w:val="Odsekzoznamu"/>
    <w:uiPriority w:val="99"/>
    <w:locked/>
    <w:rsid w:val="002D1774"/>
    <w:rPr>
      <w:rFonts w:ascii="Calibri" w:eastAsia="Calibri" w:hAnsi="Calibri"/>
      <w:sz w:val="22"/>
      <w:szCs w:val="22"/>
      <w:lang w:eastAsia="en-US"/>
    </w:rPr>
  </w:style>
  <w:style w:type="paragraph" w:customStyle="1" w:styleId="Podtitul2">
    <w:name w:val="Podtitul2"/>
    <w:basedOn w:val="Normlny"/>
    <w:next w:val="Normlny"/>
    <w:rsid w:val="00783820"/>
    <w:pPr>
      <w:keepNext/>
      <w:keepLines/>
      <w:spacing w:before="120"/>
    </w:pPr>
    <w:rPr>
      <w:b/>
    </w:rPr>
  </w:style>
  <w:style w:type="character" w:customStyle="1" w:styleId="TextbublinyChar">
    <w:name w:val="Text bubliny Char"/>
    <w:link w:val="Textbubliny"/>
    <w:uiPriority w:val="99"/>
    <w:semiHidden/>
    <w:rsid w:val="000C1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bias\AppData\Roaming\Microsoft\Templates\Dokument%20WORD%20Fo%2011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41E3-C9AF-4FC5-A11E-F6FCA668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WORD Fo 11.dot</Template>
  <TotalTime>1244</TotalTime>
  <Pages>16</Pages>
  <Words>3011</Words>
  <Characters>17165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Zmeny v Ditec.Cep.Ekr.Interface</vt:lpstr>
      <vt:lpstr>Popis rozhrania služieb CEP.EKR</vt:lpstr>
    </vt:vector>
  </TitlesOfParts>
  <Company>DITEC</Company>
  <LinksUpToDate>false</LinksUpToDate>
  <CharactersWithSpaces>20136</CharactersWithSpaces>
  <SharedDoc>false</SharedDoc>
  <HLinks>
    <vt:vector size="12" baseType="variant">
      <vt:variant>
        <vt:i4>7733295</vt:i4>
      </vt:variant>
      <vt:variant>
        <vt:i4>138</vt:i4>
      </vt:variant>
      <vt:variant>
        <vt:i4>0</vt:i4>
      </vt:variant>
      <vt:variant>
        <vt:i4>5</vt:i4>
      </vt:variant>
      <vt:variant>
        <vt:lpwstr>https://www.slovensko.sk/_img/CMS4/DSigner_v3.zip</vt:lpwstr>
      </vt:variant>
      <vt:variant>
        <vt:lpwstr/>
      </vt:variant>
      <vt:variant>
        <vt:i4>1179734</vt:i4>
      </vt:variant>
      <vt:variant>
        <vt:i4>135</vt:i4>
      </vt:variant>
      <vt:variant>
        <vt:i4>0</vt:i4>
      </vt:variant>
      <vt:variant>
        <vt:i4>5</vt:i4>
      </vt:variant>
      <vt:variant>
        <vt:lpwstr>https://www.slovensko.sk/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Zmeny v Ditec.Cep.Ekr.Interface</dc:title>
  <dc:creator>Pucek Tomas</dc:creator>
  <cp:lastModifiedBy>Tomáš Púček</cp:lastModifiedBy>
  <cp:revision>50</cp:revision>
  <cp:lastPrinted>2015-07-16T08:51:00Z</cp:lastPrinted>
  <dcterms:created xsi:type="dcterms:W3CDTF">2020-12-01T10:03:00Z</dcterms:created>
  <dcterms:modified xsi:type="dcterms:W3CDTF">2026-04-27T08:24:00Z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Elektronické služby centrálneho elektronického priečinka</vt:lpwstr>
  </property>
  <property fmtid="{D5CDD505-2E9C-101B-9397-08002B2CF9AE}" pid="3" name="Verzia">
    <vt:lpwstr>1.0.15.4</vt:lpwstr>
  </property>
  <property fmtid="{D5CDD505-2E9C-101B-9397-08002B2CF9AE}" pid="4" name="Dokument">
    <vt:lpwstr>Zmeny v Ditec.Cep.Ekr.Interface </vt:lpwstr>
  </property>
</Properties>
</file>